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EF5" w:rsidRPr="001C08D6" w:rsidRDefault="00E11EF5" w:rsidP="00E11EF5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>
        <w:rPr>
          <w:rFonts w:eastAsia="Times New Roman" w:cs="Arial"/>
          <w:sz w:val="24"/>
          <w:szCs w:val="20"/>
          <w:lang w:eastAsia="ar-SA"/>
        </w:rPr>
        <w:t>86</w:t>
      </w:r>
      <w:r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>
        <w:rPr>
          <w:rFonts w:cs="Arial"/>
          <w:sz w:val="24"/>
          <w:szCs w:val="24"/>
        </w:rPr>
        <w:t>912</w:t>
      </w:r>
      <w:r w:rsidR="00356986">
        <w:rPr>
          <w:rFonts w:cs="Arial"/>
          <w:sz w:val="24"/>
          <w:szCs w:val="24"/>
        </w:rPr>
        <w:t>40</w:t>
      </w:r>
    </w:p>
    <w:p w:rsidR="00E11EF5" w:rsidRPr="00F45489" w:rsidRDefault="00E11EF5" w:rsidP="00E11EF5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Suzhou, China, 6 - 10 May 2019</w:t>
      </w:r>
      <w:r>
        <w:rPr>
          <w:rFonts w:cs="Arial"/>
          <w:b/>
          <w:i/>
          <w:color w:val="0070C0"/>
          <w:sz w:val="20"/>
          <w:szCs w:val="20"/>
        </w:rPr>
        <w:tab/>
      </w:r>
    </w:p>
    <w:p w:rsidR="00986234" w:rsidRPr="00F45489" w:rsidRDefault="00986234" w:rsidP="0098623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86234" w:rsidRPr="00BC07EC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356986">
        <w:rPr>
          <w:rFonts w:eastAsia="Times New Roman" w:cs="Arial"/>
          <w:sz w:val="22"/>
          <w:szCs w:val="20"/>
          <w:lang w:eastAsia="ar-SA"/>
        </w:rPr>
        <w:t>Report from</w:t>
      </w:r>
      <w:bookmarkStart w:id="1" w:name="_GoBack"/>
      <w:bookmarkEnd w:id="1"/>
      <w:r>
        <w:rPr>
          <w:rFonts w:eastAsia="Times New Roman" w:cs="Arial"/>
          <w:sz w:val="22"/>
          <w:szCs w:val="20"/>
          <w:lang w:eastAsia="ar-SA"/>
        </w:rPr>
        <w:t xml:space="preserve"> drafting session FS_</w:t>
      </w:r>
      <w:r w:rsidR="00E11EF5">
        <w:rPr>
          <w:rFonts w:eastAsia="Times New Roman" w:cs="Arial"/>
          <w:sz w:val="22"/>
          <w:szCs w:val="20"/>
          <w:lang w:eastAsia="ar-SA"/>
        </w:rPr>
        <w:t>CMED</w:t>
      </w:r>
    </w:p>
    <w:p w:rsidR="00986234" w:rsidRPr="00C94126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E11EF5">
        <w:rPr>
          <w:rFonts w:eastAsia="Times New Roman" w:cs="Arial"/>
          <w:sz w:val="22"/>
          <w:szCs w:val="20"/>
          <w:lang w:eastAsia="ar-SA"/>
        </w:rPr>
        <w:t>8.4 FS_CMED</w:t>
      </w:r>
    </w:p>
    <w:p w:rsidR="00986234" w:rsidRPr="00F45489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  <w:t>SA1</w:t>
      </w:r>
      <w:r>
        <w:rPr>
          <w:rFonts w:eastAsia="Times New Roman" w:cs="Arial"/>
          <w:sz w:val="22"/>
          <w:szCs w:val="20"/>
          <w:lang w:eastAsia="ar-SA"/>
        </w:rPr>
        <w:t xml:space="preserve"> Vice Chairman</w:t>
      </w:r>
    </w:p>
    <w:p w:rsidR="00986234" w:rsidRPr="00F45489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Ki-Dong Lee (kidong.lee at lge.com)</w:t>
      </w:r>
      <w:r w:rsidR="007967CC">
        <w:rPr>
          <w:rFonts w:eastAsia="Times New Roman" w:cs="Arial"/>
          <w:sz w:val="22"/>
          <w:szCs w:val="20"/>
          <w:lang w:eastAsia="ar-SA"/>
        </w:rPr>
        <w:t xml:space="preserve"> </w:t>
      </w:r>
    </w:p>
    <w:p w:rsidR="00986234" w:rsidRPr="00F45489" w:rsidRDefault="00986234" w:rsidP="0098623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86234" w:rsidRDefault="00986234" w:rsidP="00986234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:rsidR="00986234" w:rsidRPr="008754F9" w:rsidRDefault="00986234" w:rsidP="00986234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 xml:space="preserve"> </w:t>
      </w:r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</w:t>
      </w:r>
      <w:r w:rsidR="00356986">
        <w:rPr>
          <w:rFonts w:eastAsia="MS Mincho" w:cs="Arial"/>
          <w:bCs/>
          <w:sz w:val="36"/>
          <w:szCs w:val="36"/>
          <w:lang w:eastAsia="ar-SA"/>
        </w:rPr>
        <w:t>Report on</w:t>
      </w:r>
      <w:r w:rsidR="002F63A2">
        <w:rPr>
          <w:rFonts w:eastAsia="MS Mincho" w:cs="Arial"/>
          <w:bCs/>
          <w:sz w:val="36"/>
          <w:szCs w:val="36"/>
          <w:lang w:eastAsia="ar-SA"/>
        </w:rPr>
        <w:t xml:space="preserve"> </w:t>
      </w:r>
      <w:r w:rsidR="00986234" w:rsidRPr="00986234">
        <w:rPr>
          <w:rFonts w:eastAsia="MS Mincho" w:cs="Arial"/>
          <w:bCs/>
          <w:sz w:val="36"/>
          <w:szCs w:val="36"/>
          <w:lang w:eastAsia="ar-SA"/>
        </w:rPr>
        <w:t>FS_</w:t>
      </w:r>
      <w:r w:rsidR="00E11EF5">
        <w:rPr>
          <w:rFonts w:eastAsia="MS Mincho" w:cs="Arial"/>
          <w:bCs/>
          <w:sz w:val="36"/>
          <w:szCs w:val="36"/>
          <w:lang w:eastAsia="ar-SA"/>
        </w:rPr>
        <w:t>CMED</w:t>
      </w: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E11EF5" w:rsidRPr="008754F9" w:rsidRDefault="00E11EF5" w:rsidP="00E11EF5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E11EF5" w:rsidRPr="00F774D3" w:rsidRDefault="00E11EF5" w:rsidP="00E11EF5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  <w:t>Studio 5+6 (3F)</w:t>
      </w:r>
    </w:p>
    <w:p w:rsidR="00E11EF5" w:rsidRPr="00772E0F" w:rsidRDefault="00E11EF5" w:rsidP="00E11EF5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>
        <w:rPr>
          <w:rFonts w:eastAsia="Arial Unicode MS" w:cs="Arial"/>
          <w:color w:val="00B050"/>
          <w:sz w:val="24"/>
          <w:szCs w:val="24"/>
          <w:lang w:eastAsia="ar-SA"/>
        </w:rPr>
        <w:t>Studio 3+4 (3F)</w:t>
      </w:r>
    </w:p>
    <w:p w:rsidR="00E11EF5" w:rsidRPr="00015298" w:rsidRDefault="00E11EF5" w:rsidP="00E11EF5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E11EF5" w:rsidRPr="00015298" w:rsidTr="0037155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11EF5" w:rsidRPr="00015298" w:rsidRDefault="00E11EF5" w:rsidP="00371551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11EF5" w:rsidRPr="00015298" w:rsidRDefault="00E11EF5" w:rsidP="00371551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E11EF5" w:rsidRPr="00015298" w:rsidRDefault="00E11EF5" w:rsidP="0037155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E11EF5" w:rsidRPr="00015298" w:rsidRDefault="00E11EF5" w:rsidP="0037155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E11EF5" w:rsidRPr="00AB0F3E" w:rsidTr="0037155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37155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37155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:rsidR="00E11EF5" w:rsidRPr="00AB0F3E" w:rsidRDefault="00E11EF5" w:rsidP="0037155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37155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11EF5" w:rsidRPr="00BD600A" w:rsidRDefault="00E11EF5" w:rsidP="0037155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E11EF5" w:rsidRPr="000125EA" w:rsidRDefault="00E11EF5" w:rsidP="0037155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E11EF5" w:rsidRPr="00AB0F3E" w:rsidTr="002C527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37155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37155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E11EF5" w:rsidRPr="00AB0F3E" w:rsidRDefault="00E11EF5" w:rsidP="0037155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37155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8B2A7B" w:rsidRDefault="00E11EF5" w:rsidP="0037155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37155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E11EF5" w:rsidRPr="00AB0F3E" w:rsidTr="00371551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37155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37155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37155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37155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1EF5" w:rsidRPr="00AB0F3E" w:rsidTr="0037155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37155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37155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E11EF5" w:rsidRPr="00AB0F3E" w:rsidRDefault="00E11EF5" w:rsidP="0037155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37155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37155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E11EF5" w:rsidRPr="00CF100E" w:rsidRDefault="00E11EF5" w:rsidP="0037155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Session FS_</w:t>
            </w:r>
            <w:r w:rsidRPr="006512F4">
              <w:rPr>
                <w:rFonts w:eastAsia="MS Mincho" w:cs="Arial"/>
                <w:color w:val="FF0000"/>
                <w:sz w:val="24"/>
                <w:szCs w:val="24"/>
                <w:highlight w:val="green"/>
                <w:lang w:eastAsia="ja-JP"/>
              </w:rPr>
              <w:t>CMED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37155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E11EF5" w:rsidRPr="00AB0F3E" w:rsidTr="0037155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371551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371551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37155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 xml:space="preserve">3. Chairman election 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br/>
              <w:t>(first round)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37155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1EF5" w:rsidRPr="00AB0F3E" w:rsidTr="0037155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37155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37155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E11EF5" w:rsidRPr="00AB0F3E" w:rsidRDefault="00E11EF5" w:rsidP="0037155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37155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37155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lastRenderedPageBreak/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E11EF5" w:rsidRPr="00AB0F3E" w:rsidRDefault="00E11EF5" w:rsidP="0037155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lastRenderedPageBreak/>
              <w:t>Session FS_</w:t>
            </w:r>
            <w:r w:rsidRPr="006512F4">
              <w:rPr>
                <w:rFonts w:eastAsia="MS Mincho" w:cs="Arial"/>
                <w:color w:val="FF0000"/>
                <w:sz w:val="24"/>
                <w:szCs w:val="24"/>
                <w:highlight w:val="green"/>
                <w:lang w:eastAsia="ja-JP"/>
              </w:rPr>
              <w:t>CMED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37155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E11EF5" w:rsidRPr="00AB0F3E" w:rsidTr="0037155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371551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371551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37155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371551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1EF5" w:rsidRPr="00015298" w:rsidTr="0037155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37155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37155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E11EF5" w:rsidRPr="00AB0F3E" w:rsidRDefault="00E11EF5" w:rsidP="0037155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37155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37155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4C4A40" w:rsidRDefault="00E11EF5" w:rsidP="0037155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E11EF5" w:rsidRPr="00AB0F3E" w:rsidTr="0037155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371551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37155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37155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371551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1EF5" w:rsidRPr="00015298" w:rsidTr="0037155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37155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371551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E11EF5" w:rsidRPr="00AB0F3E" w:rsidRDefault="00E11EF5" w:rsidP="0037155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37155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11EF5" w:rsidRPr="00BD4335" w:rsidRDefault="00E11EF5" w:rsidP="0037155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11EF5" w:rsidRPr="00AB0F3E" w:rsidRDefault="00E11EF5" w:rsidP="0037155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E11EF5" w:rsidRPr="006620C9" w:rsidRDefault="00E11EF5" w:rsidP="0037155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FS_</w:t>
            </w:r>
            <w:r w:rsidRPr="006512F4">
              <w:rPr>
                <w:rFonts w:eastAsia="MS Mincho" w:cs="Arial"/>
                <w:color w:val="FF0000"/>
                <w:sz w:val="24"/>
                <w:szCs w:val="24"/>
                <w:highlight w:val="green"/>
                <w:lang w:eastAsia="ja-JP"/>
              </w:rPr>
              <w:t>CMED</w:t>
            </w:r>
          </w:p>
        </w:tc>
      </w:tr>
    </w:tbl>
    <w:p w:rsidR="00E11EF5" w:rsidRPr="00015298" w:rsidRDefault="00E11EF5" w:rsidP="00E11EF5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E11EF5" w:rsidRPr="008754F9" w:rsidRDefault="00E11EF5" w:rsidP="00E11EF5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E11EF5" w:rsidRDefault="00E11EF5" w:rsidP="00E11EF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E11EF5" w:rsidRDefault="00E11EF5" w:rsidP="00E11EF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E11EF5" w:rsidRDefault="00E11EF5" w:rsidP="00E11EF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E11EF5" w:rsidRDefault="00E11EF5" w:rsidP="00E11EF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E11EF5" w:rsidRDefault="00E11EF5" w:rsidP="00E11EF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FS_NCIS</w:t>
      </w:r>
      <w:r>
        <w:rPr>
          <w:rFonts w:eastAsia="Times New Roman"/>
          <w:i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 xml:space="preserve">on </w:t>
      </w:r>
      <w:r>
        <w:rPr>
          <w:rFonts w:eastAsia="Times New Roman"/>
          <w:sz w:val="20"/>
          <w:szCs w:val="20"/>
          <w:lang w:val="en-US"/>
        </w:rPr>
        <w:t>FS_AVPROD</w:t>
      </w:r>
      <w:r w:rsidRPr="002C5415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FS_REFEC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7F7548">
        <w:rPr>
          <w:rFonts w:eastAsia="Times New Roman"/>
          <w:sz w:val="20"/>
          <w:szCs w:val="20"/>
          <w:highlight w:val="green"/>
          <w:lang w:val="en-US"/>
        </w:rPr>
        <w:t xml:space="preserve">Session FS_EAV </w:t>
      </w:r>
      <w:r w:rsidRPr="007F7548">
        <w:rPr>
          <w:rFonts w:eastAsia="Times New Roman"/>
          <w:i/>
          <w:sz w:val="20"/>
          <w:szCs w:val="20"/>
          <w:highlight w:val="green"/>
          <w:lang w:val="en-US"/>
        </w:rPr>
        <w:t>– chaired by Ki-Dong Lee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7F7548">
        <w:rPr>
          <w:rFonts w:eastAsia="Times New Roman"/>
          <w:sz w:val="20"/>
          <w:szCs w:val="20"/>
          <w:highlight w:val="green"/>
          <w:lang w:val="en-US"/>
        </w:rPr>
        <w:t xml:space="preserve">Session FS_CMED </w:t>
      </w:r>
      <w:r w:rsidRPr="007F7548">
        <w:rPr>
          <w:rFonts w:eastAsia="Times New Roman"/>
          <w:i/>
          <w:sz w:val="20"/>
          <w:szCs w:val="20"/>
          <w:highlight w:val="green"/>
          <w:lang w:val="en-US"/>
        </w:rPr>
        <w:t>– chaired by Ki-Dong Lee</w:t>
      </w:r>
    </w:p>
    <w:p w:rsidR="00E11EF5" w:rsidRDefault="00E11EF5" w:rsidP="00E11EF5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Session </w:t>
      </w:r>
      <w:proofErr w:type="spellStart"/>
      <w:r>
        <w:rPr>
          <w:rFonts w:eastAsia="Times New Roman"/>
          <w:sz w:val="20"/>
          <w:szCs w:val="20"/>
          <w:lang w:val="en-US"/>
        </w:rPr>
        <w:t>FS_eCAV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7F7548">
        <w:rPr>
          <w:rFonts w:eastAsia="Times New Roman"/>
          <w:sz w:val="20"/>
          <w:szCs w:val="20"/>
          <w:highlight w:val="green"/>
          <w:lang w:val="en-US"/>
        </w:rPr>
        <w:t xml:space="preserve">Session FS_MINT </w:t>
      </w:r>
      <w:r w:rsidRPr="007F7548">
        <w:rPr>
          <w:rFonts w:eastAsia="Times New Roman"/>
          <w:i/>
          <w:sz w:val="20"/>
          <w:szCs w:val="20"/>
          <w:highlight w:val="green"/>
          <w:lang w:val="en-US"/>
        </w:rPr>
        <w:t>– chaired by Ki-Dong Lee</w:t>
      </w:r>
    </w:p>
    <w:p w:rsidR="00E11EF5" w:rsidRDefault="00E11EF5" w:rsidP="00E11EF5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 w:rsidRPr="007F7548">
        <w:rPr>
          <w:rFonts w:eastAsia="Times New Roman"/>
          <w:sz w:val="20"/>
          <w:szCs w:val="20"/>
          <w:lang w:val="en-US"/>
        </w:rPr>
        <w:t xml:space="preserve">Session FS_MUSIM </w:t>
      </w:r>
      <w:r w:rsidRPr="007F7548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B65E88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Railway</w:t>
      </w:r>
      <w:r>
        <w:rPr>
          <w:rFonts w:eastAsia="Times New Roman"/>
          <w:i/>
          <w:sz w:val="20"/>
          <w:szCs w:val="20"/>
          <w:lang w:val="en-US"/>
        </w:rPr>
        <w:t xml:space="preserve"> – chaired by Toon </w:t>
      </w:r>
      <w:proofErr w:type="spellStart"/>
      <w:r>
        <w:rPr>
          <w:rFonts w:eastAsia="Times New Roman"/>
          <w:i/>
          <w:sz w:val="20"/>
          <w:szCs w:val="20"/>
          <w:lang w:val="en-US"/>
        </w:rPr>
        <w:t>Norp</w:t>
      </w:r>
      <w:proofErr w:type="spellEnd"/>
      <w:r>
        <w:rPr>
          <w:rFonts w:eastAsia="Times New Roman"/>
          <w:i/>
          <w:sz w:val="20"/>
          <w:szCs w:val="20"/>
          <w:lang w:val="en-US"/>
        </w:rPr>
        <w:t xml:space="preserve"> (subject to approval of study/work item)</w:t>
      </w:r>
    </w:p>
    <w:p w:rsidR="00986234" w:rsidRDefault="00986234" w:rsidP="00986234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9156E5" w:rsidRDefault="009156E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6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7"/>
        <w:gridCol w:w="1104"/>
        <w:gridCol w:w="2552"/>
        <w:gridCol w:w="4392"/>
        <w:gridCol w:w="18"/>
        <w:gridCol w:w="2160"/>
        <w:gridCol w:w="3780"/>
      </w:tblGrid>
      <w:tr w:rsidR="0051104B" w:rsidRPr="00B04844" w:rsidTr="0051104B">
        <w:trPr>
          <w:trHeight w:val="141"/>
        </w:trPr>
        <w:tc>
          <w:tcPr>
            <w:tcW w:w="146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:rsidR="0051104B" w:rsidRPr="0051104B" w:rsidRDefault="0051104B" w:rsidP="00371551">
            <w:pPr>
              <w:pStyle w:val="Heading2"/>
            </w:pPr>
            <w:r w:rsidRPr="009504CA">
              <w:t>FS_</w:t>
            </w:r>
            <w:r w:rsidRPr="0051104B">
              <w:t>CMED</w:t>
            </w:r>
            <w:r>
              <w:t xml:space="preserve">: </w:t>
            </w:r>
            <w:r w:rsidRPr="0051104B">
              <w:t>Feasibility Study on Communication Services for Critical Medical Applications</w:t>
            </w:r>
            <w:r w:rsidRPr="004070E3">
              <w:t xml:space="preserve"> </w:t>
            </w:r>
            <w:r>
              <w:t>[</w:t>
            </w:r>
            <w:r w:rsidRPr="0051104B">
              <w:t>SP-170783]</w:t>
            </w:r>
          </w:p>
        </w:tc>
      </w:tr>
      <w:tr w:rsidR="0051104B" w:rsidRPr="00B04844" w:rsidTr="0051104B">
        <w:trPr>
          <w:trHeight w:val="141"/>
        </w:trPr>
        <w:tc>
          <w:tcPr>
            <w:tcW w:w="146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:rsidR="0051104B" w:rsidRPr="0051104B" w:rsidRDefault="0051104B" w:rsidP="0051104B">
            <w:pPr>
              <w:pStyle w:val="Heading2"/>
              <w:numPr>
                <w:ilvl w:val="1"/>
                <w:numId w:val="0"/>
              </w:numPr>
              <w:tabs>
                <w:tab w:val="num" w:pos="2325"/>
              </w:tabs>
            </w:pPr>
            <w:r w:rsidRPr="0051104B">
              <w:t>Work status prior to this meeting:</w:t>
            </w:r>
          </w:p>
          <w:p w:rsidR="0051104B" w:rsidRPr="0051104B" w:rsidRDefault="0051104B" w:rsidP="0051104B">
            <w:pPr>
              <w:pStyle w:val="Heading2"/>
              <w:numPr>
                <w:ilvl w:val="1"/>
                <w:numId w:val="0"/>
              </w:numPr>
              <w:tabs>
                <w:tab w:val="num" w:pos="2325"/>
              </w:tabs>
            </w:pPr>
            <w:r w:rsidRPr="0051104B">
              <w:t>Latest version: T</w:t>
            </w:r>
            <w:r w:rsidR="00620B70">
              <w:t>R</w:t>
            </w:r>
            <w:r w:rsidRPr="0051104B">
              <w:t>22.826v0.2.0</w:t>
            </w:r>
          </w:p>
          <w:p w:rsidR="0051104B" w:rsidRPr="0051104B" w:rsidRDefault="0051104B" w:rsidP="0051104B">
            <w:pPr>
              <w:pStyle w:val="Heading2"/>
              <w:numPr>
                <w:ilvl w:val="1"/>
                <w:numId w:val="0"/>
              </w:numPr>
              <w:tabs>
                <w:tab w:val="num" w:pos="2325"/>
              </w:tabs>
            </w:pPr>
            <w:r w:rsidRPr="0051104B">
              <w:t>Target completion date: SA#85 (09/2019)</w:t>
            </w:r>
          </w:p>
          <w:p w:rsidR="0051104B" w:rsidRPr="0051104B" w:rsidRDefault="0051104B" w:rsidP="0051104B">
            <w:pPr>
              <w:pStyle w:val="Heading2"/>
              <w:numPr>
                <w:ilvl w:val="1"/>
                <w:numId w:val="0"/>
              </w:numPr>
              <w:tabs>
                <w:tab w:val="num" w:pos="2325"/>
              </w:tabs>
            </w:pPr>
            <w:r w:rsidRPr="0051104B">
              <w:t>Percentage completion: 65%</w:t>
            </w:r>
          </w:p>
          <w:p w:rsidR="0051104B" w:rsidRPr="0051104B" w:rsidRDefault="0051104B" w:rsidP="0051104B">
            <w:pPr>
              <w:pStyle w:val="Heading2"/>
              <w:numPr>
                <w:ilvl w:val="1"/>
                <w:numId w:val="0"/>
              </w:numPr>
              <w:tabs>
                <w:tab w:val="num" w:pos="2325"/>
              </w:tabs>
            </w:pPr>
          </w:p>
        </w:tc>
      </w:tr>
      <w:tr w:rsidR="0051104B" w:rsidRPr="00B04844" w:rsidTr="0051104B">
        <w:trPr>
          <w:trHeight w:val="141"/>
        </w:trPr>
        <w:tc>
          <w:tcPr>
            <w:tcW w:w="146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:rsidR="0051104B" w:rsidRPr="0051104B" w:rsidRDefault="0051104B" w:rsidP="0051104B">
            <w:pPr>
              <w:pStyle w:val="Heading2"/>
              <w:numPr>
                <w:ilvl w:val="1"/>
                <w:numId w:val="0"/>
              </w:numPr>
              <w:tabs>
                <w:tab w:val="num" w:pos="2325"/>
              </w:tabs>
            </w:pPr>
            <w:r w:rsidRPr="0051104B">
              <w:t>Use case updates</w:t>
            </w:r>
          </w:p>
        </w:tc>
      </w:tr>
      <w:tr w:rsidR="0051104B" w:rsidRPr="00A75C05" w:rsidTr="00670F8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10C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A74F14" w:rsidP="0037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" w:history="1">
              <w:r w:rsidR="0051104B" w:rsidRPr="00BB10C1">
                <w:rPr>
                  <w:rStyle w:val="Hyperlink"/>
                  <w:rFonts w:cs="Arial"/>
                  <w:color w:val="auto"/>
                </w:rPr>
                <w:t>S1-191008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371551">
            <w:pPr>
              <w:snapToGrid w:val="0"/>
              <w:spacing w:after="0" w:line="240" w:lineRule="auto"/>
            </w:pPr>
            <w:r w:rsidRPr="00BB10C1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371551">
            <w:pPr>
              <w:snapToGrid w:val="0"/>
              <w:spacing w:after="0" w:line="240" w:lineRule="auto"/>
            </w:pPr>
            <w:r w:rsidRPr="00BB10C1">
              <w:t>FS_CMED – KPIs update on use case 5.2.2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10C1">
              <w:rPr>
                <w:rFonts w:eastAsia="Times New Roman" w:cs="Arial"/>
                <w:szCs w:val="18"/>
                <w:lang w:eastAsia="ar-SA"/>
              </w:rPr>
              <w:t>Revised to S1-191273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0729AC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670F86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70F8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670F86" w:rsidRDefault="00A74F14" w:rsidP="0037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0" w:history="1">
              <w:r w:rsidR="0051104B" w:rsidRPr="00670F86">
                <w:rPr>
                  <w:rStyle w:val="Hyperlink"/>
                  <w:rFonts w:cs="Arial"/>
                  <w:color w:val="auto"/>
                </w:rPr>
                <w:t>S1-191273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670F86" w:rsidRDefault="0051104B" w:rsidP="00371551">
            <w:pPr>
              <w:snapToGrid w:val="0"/>
              <w:spacing w:after="0" w:line="240" w:lineRule="auto"/>
            </w:pPr>
            <w:r w:rsidRPr="00670F86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670F86" w:rsidRDefault="0051104B" w:rsidP="00371551">
            <w:pPr>
              <w:snapToGrid w:val="0"/>
              <w:spacing w:after="0" w:line="240" w:lineRule="auto"/>
            </w:pPr>
            <w:r w:rsidRPr="00670F86">
              <w:t>FS_CMED – KPIs update on use case 5.2.2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670F86" w:rsidRDefault="00670F86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70F86">
              <w:rPr>
                <w:rFonts w:eastAsia="Times New Roman" w:cs="Arial"/>
                <w:szCs w:val="18"/>
                <w:lang w:eastAsia="ar-SA"/>
              </w:rPr>
              <w:t>Revised to S1-191411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670F86" w:rsidRDefault="0051104B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70F86">
              <w:rPr>
                <w:rFonts w:eastAsia="Arial Unicode MS" w:cs="Arial"/>
                <w:szCs w:val="18"/>
                <w:lang w:eastAsia="ar-SA"/>
              </w:rPr>
              <w:t>Revision of S1-191008.</w:t>
            </w:r>
          </w:p>
        </w:tc>
      </w:tr>
      <w:tr w:rsidR="00670F86" w:rsidRPr="00A75C05" w:rsidTr="000729AC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0F86" w:rsidRPr="000729AC" w:rsidRDefault="00670F86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729A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0F86" w:rsidRPr="000729AC" w:rsidRDefault="00A74F14" w:rsidP="00371551">
            <w:pPr>
              <w:snapToGrid w:val="0"/>
              <w:spacing w:after="0" w:line="240" w:lineRule="auto"/>
            </w:pPr>
            <w:hyperlink r:id="rId11" w:history="1">
              <w:r w:rsidR="00670F86" w:rsidRPr="000729AC">
                <w:rPr>
                  <w:rStyle w:val="Hyperlink"/>
                  <w:rFonts w:cs="Arial"/>
                  <w:color w:val="auto"/>
                </w:rPr>
                <w:t>S1-191411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0F86" w:rsidRPr="000729AC" w:rsidRDefault="00670F86" w:rsidP="00371551">
            <w:pPr>
              <w:snapToGrid w:val="0"/>
              <w:spacing w:after="0" w:line="240" w:lineRule="auto"/>
            </w:pPr>
            <w:r w:rsidRPr="000729AC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0F86" w:rsidRPr="000729AC" w:rsidRDefault="00670F86" w:rsidP="00371551">
            <w:pPr>
              <w:snapToGrid w:val="0"/>
              <w:spacing w:after="0" w:line="240" w:lineRule="auto"/>
            </w:pPr>
            <w:r w:rsidRPr="000729AC">
              <w:t>FS_CMED – KPIs update on use case 5.2.2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0F86" w:rsidRPr="000729AC" w:rsidRDefault="000729AC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29AC">
              <w:rPr>
                <w:rFonts w:eastAsia="Times New Roman" w:cs="Arial"/>
                <w:szCs w:val="18"/>
                <w:lang w:eastAsia="ar-SA"/>
              </w:rPr>
              <w:t>Revised to S1-191456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0F86" w:rsidRPr="000729AC" w:rsidRDefault="00670F86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729AC">
              <w:rPr>
                <w:rFonts w:eastAsia="Arial Unicode MS" w:cs="Arial"/>
                <w:i/>
                <w:szCs w:val="18"/>
                <w:lang w:eastAsia="ar-SA"/>
              </w:rPr>
              <w:t>Revision of S1-191008.</w:t>
            </w:r>
          </w:p>
          <w:p w:rsidR="00670F86" w:rsidRPr="000729AC" w:rsidRDefault="00670F86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729AC">
              <w:rPr>
                <w:rFonts w:eastAsia="Arial Unicode MS" w:cs="Arial"/>
                <w:szCs w:val="18"/>
                <w:lang w:eastAsia="ar-SA"/>
              </w:rPr>
              <w:t>Revision of S1-191273.</w:t>
            </w:r>
          </w:p>
        </w:tc>
      </w:tr>
      <w:tr w:rsidR="000729AC" w:rsidRPr="00A75C05" w:rsidTr="000729AC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9AC" w:rsidRPr="000729AC" w:rsidRDefault="000729AC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729A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9AC" w:rsidRPr="000729AC" w:rsidRDefault="00A74F14" w:rsidP="00371551">
            <w:pPr>
              <w:snapToGrid w:val="0"/>
              <w:spacing w:after="0" w:line="240" w:lineRule="auto"/>
            </w:pPr>
            <w:hyperlink r:id="rId12" w:history="1">
              <w:r w:rsidR="000729AC" w:rsidRPr="000729AC">
                <w:rPr>
                  <w:rStyle w:val="Hyperlink"/>
                  <w:rFonts w:cs="Arial"/>
                  <w:color w:val="auto"/>
                </w:rPr>
                <w:t>S1-191456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9AC" w:rsidRPr="000729AC" w:rsidRDefault="000729AC" w:rsidP="00371551">
            <w:pPr>
              <w:snapToGrid w:val="0"/>
              <w:spacing w:after="0" w:line="240" w:lineRule="auto"/>
            </w:pPr>
            <w:r w:rsidRPr="000729AC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9AC" w:rsidRPr="000729AC" w:rsidRDefault="000729AC" w:rsidP="00371551">
            <w:pPr>
              <w:snapToGrid w:val="0"/>
              <w:spacing w:after="0" w:line="240" w:lineRule="auto"/>
            </w:pPr>
            <w:r w:rsidRPr="000729AC">
              <w:t>FS_CMED – KPIs update on use case 5.2.2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9AC" w:rsidRPr="000729AC" w:rsidRDefault="000729AC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9AC" w:rsidRPr="000729AC" w:rsidRDefault="000729AC" w:rsidP="0037155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729AC">
              <w:rPr>
                <w:rFonts w:eastAsia="Arial Unicode MS" w:cs="Arial"/>
                <w:i/>
                <w:szCs w:val="18"/>
                <w:lang w:eastAsia="ar-SA"/>
              </w:rPr>
              <w:t>Revision of S1-191008.</w:t>
            </w:r>
          </w:p>
          <w:p w:rsidR="000729AC" w:rsidRDefault="000729AC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729AC">
              <w:rPr>
                <w:rFonts w:eastAsia="Arial Unicode MS" w:cs="Arial"/>
                <w:i/>
                <w:szCs w:val="18"/>
                <w:lang w:eastAsia="ar-SA"/>
              </w:rPr>
              <w:t>Revision of S1-191273.</w:t>
            </w:r>
          </w:p>
          <w:p w:rsidR="000729AC" w:rsidRPr="000729AC" w:rsidRDefault="000729AC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729AC">
              <w:rPr>
                <w:rFonts w:eastAsia="Arial Unicode MS" w:cs="Arial"/>
                <w:szCs w:val="18"/>
                <w:lang w:eastAsia="ar-SA"/>
              </w:rPr>
              <w:t>Revision of S1-191411.</w:t>
            </w:r>
          </w:p>
        </w:tc>
      </w:tr>
      <w:tr w:rsidR="0051104B" w:rsidRPr="00A75C05" w:rsidTr="0026499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670F86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70F8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670F86" w:rsidRDefault="00A74F14" w:rsidP="0037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3" w:history="1">
              <w:r w:rsidR="0051104B" w:rsidRPr="00670F86">
                <w:rPr>
                  <w:rStyle w:val="Hyperlink"/>
                  <w:rFonts w:cs="Arial"/>
                  <w:color w:val="auto"/>
                </w:rPr>
                <w:t>S1-191206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670F86" w:rsidRDefault="0051104B" w:rsidP="00371551">
            <w:pPr>
              <w:snapToGrid w:val="0"/>
              <w:spacing w:after="0" w:line="240" w:lineRule="auto"/>
            </w:pPr>
            <w:r w:rsidRPr="00670F86">
              <w:t>Philips International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670F86" w:rsidRDefault="0051104B" w:rsidP="00371551">
            <w:pPr>
              <w:snapToGrid w:val="0"/>
              <w:spacing w:after="0" w:line="240" w:lineRule="auto"/>
            </w:pPr>
            <w:r w:rsidRPr="00670F86">
              <w:rPr>
                <w:lang w:eastAsia="en-GB"/>
              </w:rPr>
              <w:t>FS_CMED – Video properties clarifications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670F86" w:rsidRDefault="00670F86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70F86">
              <w:rPr>
                <w:rFonts w:eastAsia="Times New Roman" w:cs="Arial"/>
                <w:szCs w:val="18"/>
                <w:lang w:eastAsia="ar-SA"/>
              </w:rPr>
              <w:t>Revised to S1-191412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670F86" w:rsidRDefault="0051104B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70F86" w:rsidRPr="00A75C05" w:rsidTr="0026499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0F86" w:rsidRPr="0026499E" w:rsidRDefault="00670F86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499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0F86" w:rsidRPr="0026499E" w:rsidRDefault="00A74F14" w:rsidP="00371551">
            <w:pPr>
              <w:snapToGrid w:val="0"/>
              <w:spacing w:after="0" w:line="240" w:lineRule="auto"/>
            </w:pPr>
            <w:hyperlink r:id="rId14" w:history="1">
              <w:r w:rsidR="00670F86" w:rsidRPr="0026499E">
                <w:rPr>
                  <w:rStyle w:val="Hyperlink"/>
                  <w:rFonts w:cs="Arial"/>
                  <w:color w:val="auto"/>
                </w:rPr>
                <w:t>S1-191412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0F86" w:rsidRPr="0026499E" w:rsidRDefault="00670F86" w:rsidP="00371551">
            <w:pPr>
              <w:snapToGrid w:val="0"/>
              <w:spacing w:after="0" w:line="240" w:lineRule="auto"/>
            </w:pPr>
            <w:r w:rsidRPr="0026499E">
              <w:t>Philips International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0F86" w:rsidRPr="0026499E" w:rsidRDefault="00670F86" w:rsidP="00371551">
            <w:pPr>
              <w:snapToGrid w:val="0"/>
              <w:spacing w:after="0" w:line="240" w:lineRule="auto"/>
              <w:rPr>
                <w:lang w:eastAsia="en-GB"/>
              </w:rPr>
            </w:pPr>
            <w:r w:rsidRPr="0026499E">
              <w:rPr>
                <w:lang w:eastAsia="en-GB"/>
              </w:rPr>
              <w:t>FS_CMED – Video properties clarifications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0F86" w:rsidRPr="0026499E" w:rsidRDefault="0026499E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499E">
              <w:rPr>
                <w:rFonts w:eastAsia="Times New Roman" w:cs="Arial"/>
                <w:szCs w:val="18"/>
                <w:lang w:eastAsia="ar-SA"/>
              </w:rPr>
              <w:t>Revised to S1-191457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0F86" w:rsidRPr="0026499E" w:rsidRDefault="00670F86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6499E">
              <w:rPr>
                <w:rFonts w:eastAsia="Arial Unicode MS" w:cs="Arial"/>
                <w:szCs w:val="18"/>
                <w:lang w:eastAsia="ar-SA"/>
              </w:rPr>
              <w:t>Revision of S1-191206.</w:t>
            </w:r>
          </w:p>
        </w:tc>
      </w:tr>
      <w:tr w:rsidR="0026499E" w:rsidRPr="00A75C05" w:rsidTr="0026499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499E" w:rsidRPr="0026499E" w:rsidRDefault="0026499E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499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499E" w:rsidRPr="0026499E" w:rsidRDefault="00A74F14" w:rsidP="00371551">
            <w:pPr>
              <w:snapToGrid w:val="0"/>
              <w:spacing w:after="0" w:line="240" w:lineRule="auto"/>
            </w:pPr>
            <w:hyperlink r:id="rId15" w:history="1">
              <w:r w:rsidR="0026499E" w:rsidRPr="0026499E">
                <w:rPr>
                  <w:rStyle w:val="Hyperlink"/>
                  <w:rFonts w:cs="Arial"/>
                  <w:color w:val="auto"/>
                </w:rPr>
                <w:t>S1-191457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499E" w:rsidRPr="0026499E" w:rsidRDefault="0026499E" w:rsidP="00371551">
            <w:pPr>
              <w:snapToGrid w:val="0"/>
              <w:spacing w:after="0" w:line="240" w:lineRule="auto"/>
            </w:pPr>
            <w:r w:rsidRPr="0026499E">
              <w:t>Philips International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499E" w:rsidRPr="0026499E" w:rsidRDefault="0026499E" w:rsidP="00371551">
            <w:pPr>
              <w:snapToGrid w:val="0"/>
              <w:spacing w:after="0" w:line="240" w:lineRule="auto"/>
              <w:rPr>
                <w:lang w:eastAsia="en-GB"/>
              </w:rPr>
            </w:pPr>
            <w:r w:rsidRPr="0026499E">
              <w:rPr>
                <w:lang w:eastAsia="en-GB"/>
              </w:rPr>
              <w:t>FS_CMED – Video properties clarifications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499E" w:rsidRPr="0026499E" w:rsidRDefault="0026499E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499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499E" w:rsidRPr="0026499E" w:rsidRDefault="0026499E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6499E">
              <w:rPr>
                <w:rFonts w:eastAsia="Arial Unicode MS" w:cs="Arial"/>
                <w:i/>
                <w:szCs w:val="18"/>
                <w:lang w:eastAsia="ar-SA"/>
              </w:rPr>
              <w:t>Revision of S1-191206.</w:t>
            </w:r>
          </w:p>
          <w:p w:rsidR="0026499E" w:rsidRDefault="0026499E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6499E">
              <w:rPr>
                <w:rFonts w:eastAsia="Arial Unicode MS" w:cs="Arial"/>
                <w:szCs w:val="18"/>
                <w:lang w:eastAsia="ar-SA"/>
              </w:rPr>
              <w:t>Revision of S1-191412.</w:t>
            </w:r>
          </w:p>
          <w:p w:rsidR="0026499E" w:rsidRPr="0026499E" w:rsidRDefault="0026499E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6499E" w:rsidRDefault="0026499E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6499E" w:rsidRPr="0026499E" w:rsidRDefault="0026499E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26499E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51104B" w:rsidRPr="00A75C05" w:rsidTr="00DF5700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10C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A74F14" w:rsidP="0037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6" w:history="1">
              <w:r w:rsidR="0051104B" w:rsidRPr="00BB10C1">
                <w:rPr>
                  <w:rStyle w:val="Hyperlink"/>
                  <w:rFonts w:cs="Arial"/>
                  <w:color w:val="auto"/>
                </w:rPr>
                <w:t>S1-191009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371551">
            <w:pPr>
              <w:snapToGrid w:val="0"/>
              <w:spacing w:after="0" w:line="240" w:lineRule="auto"/>
            </w:pPr>
            <w:r w:rsidRPr="00BB10C1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371551">
            <w:pPr>
              <w:snapToGrid w:val="0"/>
              <w:spacing w:after="0" w:line="240" w:lineRule="auto"/>
            </w:pPr>
            <w:r w:rsidRPr="00BB10C1">
              <w:t>FS_CMED – KPIs update on use case 5.2.3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10C1">
              <w:rPr>
                <w:rFonts w:eastAsia="Times New Roman" w:cs="Arial"/>
                <w:szCs w:val="18"/>
                <w:lang w:eastAsia="ar-SA"/>
              </w:rPr>
              <w:t>Revised to S1-191274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651A53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DF5700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F570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DF5700" w:rsidRDefault="00A74F14" w:rsidP="0037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7" w:history="1">
              <w:r w:rsidR="0051104B" w:rsidRPr="00DF5700">
                <w:rPr>
                  <w:rStyle w:val="Hyperlink"/>
                  <w:rFonts w:cs="Arial"/>
                  <w:color w:val="auto"/>
                </w:rPr>
                <w:t>S1-191274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DF5700" w:rsidRDefault="0051104B" w:rsidP="00371551">
            <w:pPr>
              <w:snapToGrid w:val="0"/>
              <w:spacing w:after="0" w:line="240" w:lineRule="auto"/>
            </w:pPr>
            <w:r w:rsidRPr="00DF5700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DF5700" w:rsidRDefault="0051104B" w:rsidP="00371551">
            <w:pPr>
              <w:snapToGrid w:val="0"/>
              <w:spacing w:after="0" w:line="240" w:lineRule="auto"/>
            </w:pPr>
            <w:r w:rsidRPr="00DF5700">
              <w:t>FS_CMED – KPIs update on use case 5.2.3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DF5700" w:rsidRDefault="00DF5700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5700">
              <w:rPr>
                <w:rFonts w:eastAsia="Times New Roman" w:cs="Arial"/>
                <w:szCs w:val="18"/>
                <w:lang w:eastAsia="ar-SA"/>
              </w:rPr>
              <w:t>Revised to S1-191410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DF5700" w:rsidRDefault="0051104B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F5700">
              <w:rPr>
                <w:rFonts w:eastAsia="Arial Unicode MS" w:cs="Arial"/>
                <w:szCs w:val="18"/>
                <w:lang w:eastAsia="ar-SA"/>
              </w:rPr>
              <w:t>Revision of S1-191009.</w:t>
            </w:r>
          </w:p>
        </w:tc>
      </w:tr>
      <w:tr w:rsidR="00DF5700" w:rsidRPr="00A75C05" w:rsidTr="0026499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F5700" w:rsidRPr="00651A53" w:rsidRDefault="00DF5700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51A5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F5700" w:rsidRPr="00651A53" w:rsidRDefault="00A74F14" w:rsidP="00371551">
            <w:pPr>
              <w:snapToGrid w:val="0"/>
              <w:spacing w:after="0" w:line="240" w:lineRule="auto"/>
            </w:pPr>
            <w:hyperlink r:id="rId18" w:history="1">
              <w:r w:rsidR="00DF5700" w:rsidRPr="00651A53">
                <w:rPr>
                  <w:rStyle w:val="Hyperlink"/>
                  <w:rFonts w:cs="Arial"/>
                  <w:color w:val="auto"/>
                </w:rPr>
                <w:t>S1-191410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F5700" w:rsidRPr="00651A53" w:rsidRDefault="00DF5700" w:rsidP="00371551">
            <w:pPr>
              <w:snapToGrid w:val="0"/>
              <w:spacing w:after="0" w:line="240" w:lineRule="auto"/>
            </w:pPr>
            <w:r w:rsidRPr="00651A53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F5700" w:rsidRPr="00651A53" w:rsidRDefault="00DF5700" w:rsidP="00371551">
            <w:pPr>
              <w:snapToGrid w:val="0"/>
              <w:spacing w:after="0" w:line="240" w:lineRule="auto"/>
            </w:pPr>
            <w:r w:rsidRPr="00651A53">
              <w:t>FS_CMED – KPIs update on use case 5.2.3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F5700" w:rsidRPr="00651A53" w:rsidRDefault="00651A53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1A53">
              <w:rPr>
                <w:rFonts w:eastAsia="Times New Roman" w:cs="Arial"/>
                <w:szCs w:val="18"/>
                <w:lang w:eastAsia="ar-SA"/>
              </w:rPr>
              <w:t>Revised to S1-191414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F5700" w:rsidRPr="00651A53" w:rsidRDefault="00DF5700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51A53">
              <w:rPr>
                <w:rFonts w:eastAsia="Arial Unicode MS" w:cs="Arial"/>
                <w:i/>
                <w:szCs w:val="18"/>
                <w:lang w:eastAsia="ar-SA"/>
              </w:rPr>
              <w:t>Revision of S1-191009.</w:t>
            </w:r>
          </w:p>
          <w:p w:rsidR="00DF5700" w:rsidRPr="00651A53" w:rsidRDefault="00DF5700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51A53">
              <w:rPr>
                <w:rFonts w:eastAsia="Arial Unicode MS" w:cs="Arial"/>
                <w:szCs w:val="18"/>
                <w:lang w:eastAsia="ar-SA"/>
              </w:rPr>
              <w:t>Revision of S1-191274.</w:t>
            </w:r>
          </w:p>
        </w:tc>
      </w:tr>
      <w:tr w:rsidR="00651A53" w:rsidRPr="00A75C05" w:rsidTr="0026499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1A53" w:rsidRPr="0026499E" w:rsidRDefault="00651A53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499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1A53" w:rsidRPr="0026499E" w:rsidRDefault="00A74F14" w:rsidP="00371551">
            <w:pPr>
              <w:snapToGrid w:val="0"/>
              <w:spacing w:after="0" w:line="240" w:lineRule="auto"/>
              <w:rPr>
                <w:rFonts w:cs="Arial"/>
              </w:rPr>
            </w:pPr>
            <w:hyperlink r:id="rId19" w:history="1">
              <w:r w:rsidR="00651A53" w:rsidRPr="0026499E">
                <w:rPr>
                  <w:rStyle w:val="Hyperlink"/>
                  <w:rFonts w:cs="Arial"/>
                  <w:color w:val="auto"/>
                </w:rPr>
                <w:t>S1-191414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1A53" w:rsidRPr="0026499E" w:rsidRDefault="00651A53" w:rsidP="00371551">
            <w:pPr>
              <w:snapToGrid w:val="0"/>
              <w:spacing w:after="0" w:line="240" w:lineRule="auto"/>
            </w:pPr>
            <w:r w:rsidRPr="0026499E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1A53" w:rsidRPr="0026499E" w:rsidRDefault="00651A53" w:rsidP="00371551">
            <w:pPr>
              <w:snapToGrid w:val="0"/>
              <w:spacing w:after="0" w:line="240" w:lineRule="auto"/>
            </w:pPr>
            <w:r w:rsidRPr="0026499E">
              <w:t>FS_CMED – KPIs update on use case 5.2.3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1A53" w:rsidRPr="0026499E" w:rsidRDefault="0026499E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499E">
              <w:rPr>
                <w:rFonts w:eastAsia="Times New Roman" w:cs="Arial"/>
                <w:szCs w:val="18"/>
                <w:lang w:eastAsia="ar-SA"/>
              </w:rPr>
              <w:t>Revised to S1-191458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1A53" w:rsidRPr="0026499E" w:rsidRDefault="00651A53" w:rsidP="0037155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26499E">
              <w:rPr>
                <w:rFonts w:eastAsia="Arial Unicode MS" w:cs="Arial"/>
                <w:i/>
                <w:szCs w:val="18"/>
                <w:lang w:eastAsia="ar-SA"/>
              </w:rPr>
              <w:t>Revision of S1-191009.</w:t>
            </w:r>
          </w:p>
          <w:p w:rsidR="00651A53" w:rsidRPr="0026499E" w:rsidRDefault="00651A53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6499E">
              <w:rPr>
                <w:rFonts w:eastAsia="Arial Unicode MS" w:cs="Arial"/>
                <w:i/>
                <w:szCs w:val="18"/>
                <w:lang w:eastAsia="ar-SA"/>
              </w:rPr>
              <w:t>Revision of S1-191274.</w:t>
            </w:r>
          </w:p>
          <w:p w:rsidR="00651A53" w:rsidRPr="0026499E" w:rsidRDefault="00651A53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6499E">
              <w:rPr>
                <w:rFonts w:eastAsia="Arial Unicode MS" w:cs="Arial"/>
                <w:szCs w:val="18"/>
                <w:lang w:eastAsia="ar-SA"/>
              </w:rPr>
              <w:t>Revision of S1-191410.</w:t>
            </w:r>
          </w:p>
        </w:tc>
      </w:tr>
      <w:tr w:rsidR="0026499E" w:rsidRPr="00A75C05" w:rsidTr="0026499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499E" w:rsidRPr="0026499E" w:rsidRDefault="0026499E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499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499E" w:rsidRPr="0026499E" w:rsidRDefault="00A74F14" w:rsidP="00371551">
            <w:pPr>
              <w:snapToGrid w:val="0"/>
              <w:spacing w:after="0" w:line="240" w:lineRule="auto"/>
            </w:pPr>
            <w:hyperlink r:id="rId20" w:history="1">
              <w:r w:rsidR="0026499E" w:rsidRPr="0026499E">
                <w:rPr>
                  <w:rStyle w:val="Hyperlink"/>
                  <w:rFonts w:cs="Arial"/>
                  <w:color w:val="auto"/>
                </w:rPr>
                <w:t>S1-191458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499E" w:rsidRPr="0026499E" w:rsidRDefault="0026499E" w:rsidP="00371551">
            <w:pPr>
              <w:snapToGrid w:val="0"/>
              <w:spacing w:after="0" w:line="240" w:lineRule="auto"/>
            </w:pPr>
            <w:r w:rsidRPr="0026499E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499E" w:rsidRPr="0026499E" w:rsidRDefault="0026499E" w:rsidP="00371551">
            <w:pPr>
              <w:snapToGrid w:val="0"/>
              <w:spacing w:after="0" w:line="240" w:lineRule="auto"/>
            </w:pPr>
            <w:r w:rsidRPr="0026499E">
              <w:t>FS_CMED – KPIs update on use case 5.2.3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499E" w:rsidRPr="0026499E" w:rsidRDefault="0026499E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499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499E" w:rsidRPr="0026499E" w:rsidRDefault="0026499E" w:rsidP="0037155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26499E">
              <w:rPr>
                <w:rFonts w:eastAsia="Arial Unicode MS" w:cs="Arial"/>
                <w:i/>
                <w:szCs w:val="18"/>
                <w:lang w:eastAsia="ar-SA"/>
              </w:rPr>
              <w:t>Revision of S1-191009.</w:t>
            </w:r>
          </w:p>
          <w:p w:rsidR="0026499E" w:rsidRPr="0026499E" w:rsidRDefault="0026499E" w:rsidP="0037155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26499E">
              <w:rPr>
                <w:rFonts w:eastAsia="Arial Unicode MS" w:cs="Arial"/>
                <w:i/>
                <w:szCs w:val="18"/>
                <w:lang w:eastAsia="ar-SA"/>
              </w:rPr>
              <w:t>Revision of S1-191274.</w:t>
            </w:r>
          </w:p>
          <w:p w:rsidR="0026499E" w:rsidRPr="0026499E" w:rsidRDefault="0026499E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6499E">
              <w:rPr>
                <w:rFonts w:eastAsia="Arial Unicode MS" w:cs="Arial"/>
                <w:i/>
                <w:szCs w:val="18"/>
                <w:lang w:eastAsia="ar-SA"/>
              </w:rPr>
              <w:t>Revision of S1-191410.</w:t>
            </w:r>
          </w:p>
          <w:p w:rsidR="0026499E" w:rsidRDefault="0026499E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6499E">
              <w:rPr>
                <w:rFonts w:eastAsia="Arial Unicode MS" w:cs="Arial"/>
                <w:szCs w:val="18"/>
                <w:lang w:eastAsia="ar-SA"/>
              </w:rPr>
              <w:t>Revision of S1-191414.</w:t>
            </w:r>
          </w:p>
          <w:p w:rsidR="0026499E" w:rsidRPr="0026499E" w:rsidRDefault="0026499E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6499E" w:rsidRDefault="0026499E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6499E" w:rsidRPr="0026499E" w:rsidRDefault="0026499E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26499E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51104B" w:rsidRPr="00A75C05" w:rsidTr="0026499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415E05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15E05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415E05" w:rsidRDefault="00A74F14" w:rsidP="0037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1" w:history="1">
              <w:r w:rsidR="0051104B" w:rsidRPr="00415E05">
                <w:rPr>
                  <w:rStyle w:val="Hyperlink"/>
                  <w:rFonts w:cs="Arial"/>
                  <w:color w:val="auto"/>
                </w:rPr>
                <w:t>S1-191203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415E05" w:rsidRDefault="0051104B" w:rsidP="00371551">
            <w:pPr>
              <w:snapToGrid w:val="0"/>
              <w:spacing w:after="0" w:line="240" w:lineRule="auto"/>
            </w:pPr>
            <w:r w:rsidRPr="00415E05">
              <w:t>Philips International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415E05" w:rsidRDefault="0051104B" w:rsidP="00371551">
            <w:pPr>
              <w:snapToGrid w:val="0"/>
              <w:spacing w:after="0" w:line="240" w:lineRule="auto"/>
            </w:pPr>
            <w:r w:rsidRPr="00415E05">
              <w:rPr>
                <w:lang w:eastAsia="en-GB"/>
              </w:rPr>
              <w:t>FS_CMED – Ultrasound clarifications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415E05" w:rsidRDefault="00415E05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5E05">
              <w:rPr>
                <w:rFonts w:eastAsia="Times New Roman" w:cs="Arial"/>
                <w:szCs w:val="18"/>
                <w:lang w:eastAsia="ar-SA"/>
              </w:rPr>
              <w:t>Revised to S1-191413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415E05" w:rsidRDefault="0051104B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15E05" w:rsidRPr="00A75C05" w:rsidTr="0026499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15E05" w:rsidRPr="0026499E" w:rsidRDefault="00415E05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499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15E05" w:rsidRPr="0026499E" w:rsidRDefault="00A74F14" w:rsidP="00371551">
            <w:pPr>
              <w:snapToGrid w:val="0"/>
              <w:spacing w:after="0" w:line="240" w:lineRule="auto"/>
            </w:pPr>
            <w:hyperlink r:id="rId22" w:history="1">
              <w:r w:rsidR="00415E05" w:rsidRPr="0026499E">
                <w:rPr>
                  <w:rStyle w:val="Hyperlink"/>
                  <w:rFonts w:cs="Arial"/>
                  <w:color w:val="auto"/>
                </w:rPr>
                <w:t>S1-191413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15E05" w:rsidRPr="0026499E" w:rsidRDefault="00415E05" w:rsidP="00371551">
            <w:pPr>
              <w:snapToGrid w:val="0"/>
              <w:spacing w:after="0" w:line="240" w:lineRule="auto"/>
            </w:pPr>
            <w:r w:rsidRPr="0026499E">
              <w:t>Philips International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15E05" w:rsidRPr="0026499E" w:rsidRDefault="00415E05" w:rsidP="00371551">
            <w:pPr>
              <w:snapToGrid w:val="0"/>
              <w:spacing w:after="0" w:line="240" w:lineRule="auto"/>
              <w:rPr>
                <w:lang w:eastAsia="en-GB"/>
              </w:rPr>
            </w:pPr>
            <w:r w:rsidRPr="0026499E">
              <w:rPr>
                <w:lang w:eastAsia="en-GB"/>
              </w:rPr>
              <w:t>FS_CMED – Ultrasound clarifications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15E05" w:rsidRPr="0026499E" w:rsidRDefault="0026499E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499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499E" w:rsidRDefault="00415E05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6499E">
              <w:rPr>
                <w:rFonts w:eastAsia="Arial Unicode MS" w:cs="Arial"/>
                <w:szCs w:val="18"/>
                <w:lang w:eastAsia="ar-SA"/>
              </w:rPr>
              <w:t>Revision of S1-191203.</w:t>
            </w:r>
          </w:p>
          <w:p w:rsidR="0026499E" w:rsidRPr="0026499E" w:rsidRDefault="0026499E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6499E" w:rsidRDefault="0026499E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415E05" w:rsidRPr="0026499E" w:rsidRDefault="0026499E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26499E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51104B" w:rsidRPr="00A75C05" w:rsidTr="00F6310D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10C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A74F14" w:rsidP="0037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3" w:history="1">
              <w:r w:rsidR="0051104B" w:rsidRPr="00BB10C1">
                <w:rPr>
                  <w:rStyle w:val="Hyperlink"/>
                  <w:rFonts w:cs="Arial"/>
                  <w:color w:val="auto"/>
                </w:rPr>
                <w:t>S1-191010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371551">
            <w:pPr>
              <w:snapToGrid w:val="0"/>
              <w:spacing w:after="0" w:line="240" w:lineRule="auto"/>
            </w:pPr>
            <w:r w:rsidRPr="00BB10C1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371551">
            <w:pPr>
              <w:snapToGrid w:val="0"/>
              <w:spacing w:after="0" w:line="240" w:lineRule="auto"/>
            </w:pPr>
            <w:r w:rsidRPr="00BB10C1">
              <w:t>FS_CMED – KPIs update on use case 5.2.4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10C1">
              <w:rPr>
                <w:rFonts w:eastAsia="Times New Roman" w:cs="Arial"/>
                <w:szCs w:val="18"/>
                <w:lang w:eastAsia="ar-SA"/>
              </w:rPr>
              <w:t>Revised to S1-191275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26499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F6310D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310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F6310D" w:rsidRDefault="00A74F14" w:rsidP="0037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4" w:history="1">
              <w:r w:rsidR="0051104B" w:rsidRPr="00F6310D">
                <w:rPr>
                  <w:rStyle w:val="Hyperlink"/>
                  <w:rFonts w:cs="Arial"/>
                  <w:color w:val="auto"/>
                </w:rPr>
                <w:t>S1-191275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F6310D" w:rsidRDefault="0051104B" w:rsidP="00371551">
            <w:pPr>
              <w:snapToGrid w:val="0"/>
              <w:spacing w:after="0" w:line="240" w:lineRule="auto"/>
            </w:pPr>
            <w:r w:rsidRPr="00F6310D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F6310D" w:rsidRDefault="0051104B" w:rsidP="00371551">
            <w:pPr>
              <w:snapToGrid w:val="0"/>
              <w:spacing w:after="0" w:line="240" w:lineRule="auto"/>
            </w:pPr>
            <w:r w:rsidRPr="00F6310D">
              <w:t>FS_CMED – KPIs update on use case 5.2.4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F6310D" w:rsidRDefault="00F6310D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10D">
              <w:rPr>
                <w:rFonts w:eastAsia="Times New Roman" w:cs="Arial"/>
                <w:szCs w:val="18"/>
                <w:lang w:eastAsia="ar-SA"/>
              </w:rPr>
              <w:t>Revised to S1-191415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F6310D" w:rsidRDefault="0051104B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6310D">
              <w:rPr>
                <w:rFonts w:eastAsia="Arial Unicode MS" w:cs="Arial"/>
                <w:szCs w:val="18"/>
                <w:lang w:eastAsia="ar-SA"/>
              </w:rPr>
              <w:t>Revision of S1-191010.</w:t>
            </w:r>
          </w:p>
        </w:tc>
      </w:tr>
      <w:tr w:rsidR="00F6310D" w:rsidRPr="00A75C05" w:rsidTr="006B3172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6310D" w:rsidRPr="0026499E" w:rsidRDefault="00F6310D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499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6310D" w:rsidRPr="0026499E" w:rsidRDefault="00A74F14" w:rsidP="00371551">
            <w:pPr>
              <w:snapToGrid w:val="0"/>
              <w:spacing w:after="0" w:line="240" w:lineRule="auto"/>
            </w:pPr>
            <w:hyperlink r:id="rId25" w:history="1">
              <w:r w:rsidR="00F6310D" w:rsidRPr="0026499E">
                <w:rPr>
                  <w:rStyle w:val="Hyperlink"/>
                  <w:rFonts w:cs="Arial"/>
                  <w:color w:val="auto"/>
                </w:rPr>
                <w:t>S1-191415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6310D" w:rsidRPr="0026499E" w:rsidRDefault="00F6310D" w:rsidP="00371551">
            <w:pPr>
              <w:snapToGrid w:val="0"/>
              <w:spacing w:after="0" w:line="240" w:lineRule="auto"/>
            </w:pPr>
            <w:r w:rsidRPr="0026499E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6310D" w:rsidRPr="0026499E" w:rsidRDefault="00F6310D" w:rsidP="00371551">
            <w:pPr>
              <w:snapToGrid w:val="0"/>
              <w:spacing w:after="0" w:line="240" w:lineRule="auto"/>
            </w:pPr>
            <w:r w:rsidRPr="0026499E">
              <w:t>FS_CMED – KPIs update on use case 5.2.4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6310D" w:rsidRPr="0026499E" w:rsidRDefault="0026499E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499E">
              <w:rPr>
                <w:rFonts w:eastAsia="Times New Roman" w:cs="Arial"/>
                <w:szCs w:val="18"/>
                <w:lang w:eastAsia="ar-SA"/>
              </w:rPr>
              <w:t>Revised to S1-191459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6310D" w:rsidRPr="0026499E" w:rsidRDefault="00F6310D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6499E">
              <w:rPr>
                <w:rFonts w:eastAsia="Arial Unicode MS" w:cs="Arial"/>
                <w:i/>
                <w:szCs w:val="18"/>
                <w:lang w:eastAsia="ar-SA"/>
              </w:rPr>
              <w:t>Revision of S1-191010.</w:t>
            </w:r>
          </w:p>
          <w:p w:rsidR="00F6310D" w:rsidRPr="0026499E" w:rsidRDefault="00F6310D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6499E">
              <w:rPr>
                <w:rFonts w:eastAsia="Arial Unicode MS" w:cs="Arial"/>
                <w:szCs w:val="18"/>
                <w:lang w:eastAsia="ar-SA"/>
              </w:rPr>
              <w:t>Revision of S1-191275.</w:t>
            </w:r>
          </w:p>
        </w:tc>
      </w:tr>
      <w:tr w:rsidR="0026499E" w:rsidRPr="00A75C05" w:rsidTr="006B3172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499E" w:rsidRPr="006B3172" w:rsidRDefault="0026499E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B317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499E" w:rsidRPr="006B3172" w:rsidRDefault="00A74F14" w:rsidP="00371551">
            <w:pPr>
              <w:snapToGrid w:val="0"/>
              <w:spacing w:after="0" w:line="240" w:lineRule="auto"/>
            </w:pPr>
            <w:hyperlink r:id="rId26" w:history="1">
              <w:r w:rsidR="0026499E" w:rsidRPr="006B3172">
                <w:rPr>
                  <w:rStyle w:val="Hyperlink"/>
                  <w:rFonts w:cs="Arial"/>
                  <w:color w:val="auto"/>
                </w:rPr>
                <w:t>S1-191459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499E" w:rsidRPr="006B3172" w:rsidRDefault="0026499E" w:rsidP="00371551">
            <w:pPr>
              <w:snapToGrid w:val="0"/>
              <w:spacing w:after="0" w:line="240" w:lineRule="auto"/>
            </w:pPr>
            <w:r w:rsidRPr="006B3172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499E" w:rsidRPr="006B3172" w:rsidRDefault="0026499E" w:rsidP="00371551">
            <w:pPr>
              <w:snapToGrid w:val="0"/>
              <w:spacing w:after="0" w:line="240" w:lineRule="auto"/>
            </w:pPr>
            <w:r w:rsidRPr="006B3172">
              <w:t>FS_CMED – KPIs update on use case 5.2.4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499E" w:rsidRPr="006B3172" w:rsidRDefault="006B3172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17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499E" w:rsidRPr="006B3172" w:rsidRDefault="0026499E" w:rsidP="0037155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B3172">
              <w:rPr>
                <w:rFonts w:eastAsia="Arial Unicode MS" w:cs="Arial"/>
                <w:i/>
                <w:szCs w:val="18"/>
                <w:lang w:eastAsia="ar-SA"/>
              </w:rPr>
              <w:t>Revision of S1-191010.</w:t>
            </w:r>
          </w:p>
          <w:p w:rsidR="0026499E" w:rsidRPr="006B3172" w:rsidRDefault="0026499E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B3172">
              <w:rPr>
                <w:rFonts w:eastAsia="Arial Unicode MS" w:cs="Arial"/>
                <w:i/>
                <w:szCs w:val="18"/>
                <w:lang w:eastAsia="ar-SA"/>
              </w:rPr>
              <w:t>Revision of S1-191275.</w:t>
            </w:r>
          </w:p>
          <w:p w:rsidR="006B3172" w:rsidRDefault="0026499E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B3172">
              <w:rPr>
                <w:rFonts w:eastAsia="Arial Unicode MS" w:cs="Arial"/>
                <w:szCs w:val="18"/>
                <w:lang w:eastAsia="ar-SA"/>
              </w:rPr>
              <w:t>Revision of S1-191415.</w:t>
            </w:r>
          </w:p>
          <w:p w:rsidR="006B3172" w:rsidRPr="006B3172" w:rsidRDefault="006B3172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B3172" w:rsidRDefault="006B3172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6499E" w:rsidRPr="006B3172" w:rsidRDefault="006B3172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6B3172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51104B" w:rsidRPr="00A75C05" w:rsidTr="000729AC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F0146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F014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F0146" w:rsidRDefault="00A74F14" w:rsidP="0037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7" w:history="1">
              <w:r w:rsidR="0051104B" w:rsidRPr="00BF0146">
                <w:rPr>
                  <w:rStyle w:val="Hyperlink"/>
                  <w:rFonts w:cs="Arial"/>
                  <w:color w:val="auto"/>
                </w:rPr>
                <w:t>S1-191011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F0146" w:rsidRDefault="0051104B" w:rsidP="00371551">
            <w:pPr>
              <w:snapToGrid w:val="0"/>
              <w:spacing w:after="0" w:line="240" w:lineRule="auto"/>
            </w:pPr>
            <w:r w:rsidRPr="00BF0146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F0146" w:rsidRDefault="0051104B" w:rsidP="00371551">
            <w:pPr>
              <w:snapToGrid w:val="0"/>
              <w:spacing w:after="0" w:line="240" w:lineRule="auto"/>
            </w:pPr>
            <w:r w:rsidRPr="00BF0146">
              <w:t>FS_CMED – KPIs update on use case 5.3.2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F0146" w:rsidRDefault="00BF0146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0146">
              <w:rPr>
                <w:rFonts w:eastAsia="Times New Roman" w:cs="Arial"/>
                <w:szCs w:val="18"/>
                <w:lang w:eastAsia="ar-SA"/>
              </w:rPr>
              <w:t>Revised to S1-191451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F0146" w:rsidRDefault="0051104B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F0146" w:rsidRPr="00A75C05" w:rsidTr="000729AC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F0146" w:rsidRPr="000729AC" w:rsidRDefault="00BF0146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729A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F0146" w:rsidRPr="000729AC" w:rsidRDefault="00A74F14" w:rsidP="00371551">
            <w:pPr>
              <w:snapToGrid w:val="0"/>
              <w:spacing w:after="0" w:line="240" w:lineRule="auto"/>
            </w:pPr>
            <w:hyperlink r:id="rId28" w:history="1">
              <w:r w:rsidR="00BF0146" w:rsidRPr="000729AC">
                <w:rPr>
                  <w:rStyle w:val="Hyperlink"/>
                  <w:rFonts w:cs="Arial"/>
                  <w:color w:val="auto"/>
                </w:rPr>
                <w:t>S1-191451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F0146" w:rsidRPr="000729AC" w:rsidRDefault="00BF0146" w:rsidP="00371551">
            <w:pPr>
              <w:snapToGrid w:val="0"/>
              <w:spacing w:after="0" w:line="240" w:lineRule="auto"/>
            </w:pPr>
            <w:r w:rsidRPr="000729AC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F0146" w:rsidRPr="000729AC" w:rsidRDefault="00BF0146" w:rsidP="00371551">
            <w:pPr>
              <w:snapToGrid w:val="0"/>
              <w:spacing w:after="0" w:line="240" w:lineRule="auto"/>
            </w:pPr>
            <w:r w:rsidRPr="000729AC">
              <w:t>FS_CMED – KPIs update on use case 5.3.2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F0146" w:rsidRPr="000729AC" w:rsidRDefault="000729AC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29AC">
              <w:rPr>
                <w:rFonts w:eastAsia="Times New Roman" w:cs="Arial"/>
                <w:szCs w:val="18"/>
                <w:lang w:eastAsia="ar-SA"/>
              </w:rPr>
              <w:t>Revised to S1-191455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F0146" w:rsidRPr="000729AC" w:rsidRDefault="00BF0146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729AC">
              <w:rPr>
                <w:rFonts w:eastAsia="Arial Unicode MS" w:cs="Arial"/>
                <w:szCs w:val="18"/>
                <w:lang w:eastAsia="ar-SA"/>
              </w:rPr>
              <w:t>Revision of S1-191011.</w:t>
            </w:r>
          </w:p>
        </w:tc>
      </w:tr>
      <w:tr w:rsidR="000729AC" w:rsidRPr="00A75C05" w:rsidTr="000729AC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9AC" w:rsidRPr="000729AC" w:rsidRDefault="000729AC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729A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9AC" w:rsidRPr="000729AC" w:rsidRDefault="00A74F14" w:rsidP="00371551">
            <w:pPr>
              <w:snapToGrid w:val="0"/>
              <w:spacing w:after="0" w:line="240" w:lineRule="auto"/>
            </w:pPr>
            <w:hyperlink r:id="rId29" w:history="1">
              <w:r w:rsidR="000729AC" w:rsidRPr="000729AC">
                <w:rPr>
                  <w:rStyle w:val="Hyperlink"/>
                  <w:rFonts w:cs="Arial"/>
                  <w:color w:val="auto"/>
                </w:rPr>
                <w:t>S1-191455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9AC" w:rsidRPr="000729AC" w:rsidRDefault="000729AC" w:rsidP="00371551">
            <w:pPr>
              <w:snapToGrid w:val="0"/>
              <w:spacing w:after="0" w:line="240" w:lineRule="auto"/>
            </w:pPr>
            <w:r w:rsidRPr="000729AC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9AC" w:rsidRPr="000729AC" w:rsidRDefault="000729AC" w:rsidP="00371551">
            <w:pPr>
              <w:snapToGrid w:val="0"/>
              <w:spacing w:after="0" w:line="240" w:lineRule="auto"/>
            </w:pPr>
            <w:r w:rsidRPr="000729AC">
              <w:t>FS_CMED – KPIs update on use case 5.3.2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9AC" w:rsidRPr="000729AC" w:rsidRDefault="000729AC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9AC" w:rsidRDefault="000729AC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729AC">
              <w:rPr>
                <w:rFonts w:eastAsia="Arial Unicode MS" w:cs="Arial"/>
                <w:i/>
                <w:szCs w:val="18"/>
                <w:lang w:eastAsia="ar-SA"/>
              </w:rPr>
              <w:t>Revision of S1-191011.</w:t>
            </w:r>
          </w:p>
          <w:p w:rsidR="000729AC" w:rsidRPr="000729AC" w:rsidRDefault="000729AC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729AC">
              <w:rPr>
                <w:rFonts w:eastAsia="Arial Unicode MS" w:cs="Arial"/>
                <w:szCs w:val="18"/>
                <w:lang w:eastAsia="ar-SA"/>
              </w:rPr>
              <w:t>Revision of S1-191451.</w:t>
            </w:r>
          </w:p>
        </w:tc>
      </w:tr>
      <w:tr w:rsidR="0051104B" w:rsidRPr="00A75C05" w:rsidTr="00371551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10C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A74F14" w:rsidP="0037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0" w:history="1">
              <w:r w:rsidR="0051104B" w:rsidRPr="00BB10C1">
                <w:rPr>
                  <w:rStyle w:val="Hyperlink"/>
                  <w:rFonts w:cs="Arial"/>
                  <w:color w:val="auto"/>
                </w:rPr>
                <w:t>S1-191012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371551">
            <w:pPr>
              <w:snapToGrid w:val="0"/>
              <w:spacing w:after="0" w:line="240" w:lineRule="auto"/>
            </w:pPr>
            <w:r w:rsidRPr="00BB10C1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371551">
            <w:pPr>
              <w:snapToGrid w:val="0"/>
              <w:spacing w:after="0" w:line="240" w:lineRule="auto"/>
            </w:pPr>
            <w:r w:rsidRPr="00BB10C1">
              <w:t>FS_CMED – KPIs update on use case 5.3.3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10C1">
              <w:rPr>
                <w:rFonts w:eastAsia="Times New Roman" w:cs="Arial"/>
                <w:szCs w:val="18"/>
                <w:lang w:eastAsia="ar-SA"/>
              </w:rPr>
              <w:t>Revised to S1-191276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6B3172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371551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7155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371551" w:rsidRDefault="00A74F14" w:rsidP="0037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1" w:history="1">
              <w:r w:rsidR="0051104B" w:rsidRPr="00371551">
                <w:rPr>
                  <w:rStyle w:val="Hyperlink"/>
                  <w:rFonts w:cs="Arial"/>
                  <w:color w:val="auto"/>
                </w:rPr>
                <w:t>S1-191276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371551" w:rsidRDefault="0051104B" w:rsidP="00371551">
            <w:pPr>
              <w:snapToGrid w:val="0"/>
              <w:spacing w:after="0" w:line="240" w:lineRule="auto"/>
            </w:pPr>
            <w:r w:rsidRPr="00371551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371551" w:rsidRDefault="0051104B" w:rsidP="00371551">
            <w:pPr>
              <w:snapToGrid w:val="0"/>
              <w:spacing w:after="0" w:line="240" w:lineRule="auto"/>
            </w:pPr>
            <w:r w:rsidRPr="00371551">
              <w:t>FS_CMED – KPIs update on use case 5.3.3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371551" w:rsidRDefault="00371551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1551">
              <w:rPr>
                <w:rFonts w:eastAsia="Times New Roman" w:cs="Arial"/>
                <w:szCs w:val="18"/>
                <w:lang w:eastAsia="ar-SA"/>
              </w:rPr>
              <w:t>Revised to S1-191416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371551" w:rsidRDefault="0051104B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1551">
              <w:rPr>
                <w:rFonts w:eastAsia="Arial Unicode MS" w:cs="Arial"/>
                <w:szCs w:val="18"/>
                <w:lang w:eastAsia="ar-SA"/>
              </w:rPr>
              <w:t>Revision of S1-191012.</w:t>
            </w:r>
          </w:p>
        </w:tc>
      </w:tr>
      <w:tr w:rsidR="00371551" w:rsidRPr="00A75C05" w:rsidTr="006B3172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1551" w:rsidRPr="006B3172" w:rsidRDefault="00371551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B317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1551" w:rsidRPr="006B3172" w:rsidRDefault="00A74F14" w:rsidP="00371551">
            <w:pPr>
              <w:snapToGrid w:val="0"/>
              <w:spacing w:after="0" w:line="240" w:lineRule="auto"/>
            </w:pPr>
            <w:hyperlink r:id="rId32" w:history="1">
              <w:r w:rsidR="00371551" w:rsidRPr="006B3172">
                <w:rPr>
                  <w:rStyle w:val="Hyperlink"/>
                  <w:rFonts w:cs="Arial"/>
                  <w:color w:val="auto"/>
                </w:rPr>
                <w:t>S1-191416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1551" w:rsidRPr="006B3172" w:rsidRDefault="00371551" w:rsidP="00371551">
            <w:pPr>
              <w:snapToGrid w:val="0"/>
              <w:spacing w:after="0" w:line="240" w:lineRule="auto"/>
            </w:pPr>
            <w:r w:rsidRPr="006B3172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1551" w:rsidRPr="006B3172" w:rsidRDefault="00371551" w:rsidP="00371551">
            <w:pPr>
              <w:snapToGrid w:val="0"/>
              <w:spacing w:after="0" w:line="240" w:lineRule="auto"/>
            </w:pPr>
            <w:r w:rsidRPr="006B3172">
              <w:t>FS_CMED – KPIs update on use case 5.3.3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1551" w:rsidRPr="006B3172" w:rsidRDefault="006B3172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172">
              <w:rPr>
                <w:rFonts w:eastAsia="Times New Roman" w:cs="Arial"/>
                <w:szCs w:val="18"/>
                <w:lang w:eastAsia="ar-SA"/>
              </w:rPr>
              <w:t>Revised to S1-191460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1551" w:rsidRPr="006B3172" w:rsidRDefault="00371551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B3172">
              <w:rPr>
                <w:rFonts w:eastAsia="Arial Unicode MS" w:cs="Arial"/>
                <w:i/>
                <w:szCs w:val="18"/>
                <w:lang w:eastAsia="ar-SA"/>
              </w:rPr>
              <w:t>Revision of S1-191012.</w:t>
            </w:r>
          </w:p>
          <w:p w:rsidR="00371551" w:rsidRPr="006B3172" w:rsidRDefault="00371551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B3172">
              <w:rPr>
                <w:rFonts w:eastAsia="Arial Unicode MS" w:cs="Arial"/>
                <w:szCs w:val="18"/>
                <w:lang w:eastAsia="ar-SA"/>
              </w:rPr>
              <w:t>Revision of S1-191276.</w:t>
            </w:r>
          </w:p>
        </w:tc>
      </w:tr>
      <w:tr w:rsidR="006B3172" w:rsidRPr="00A75C05" w:rsidTr="006B3172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B3172" w:rsidRPr="006B3172" w:rsidRDefault="006B3172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B317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B3172" w:rsidRPr="006B3172" w:rsidRDefault="00A74F14" w:rsidP="00371551">
            <w:pPr>
              <w:snapToGrid w:val="0"/>
              <w:spacing w:after="0" w:line="240" w:lineRule="auto"/>
            </w:pPr>
            <w:hyperlink r:id="rId33" w:history="1">
              <w:r w:rsidR="006B3172" w:rsidRPr="006B3172">
                <w:rPr>
                  <w:rStyle w:val="Hyperlink"/>
                  <w:rFonts w:cs="Arial"/>
                  <w:color w:val="auto"/>
                </w:rPr>
                <w:t>S1-191460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B3172" w:rsidRPr="006B3172" w:rsidRDefault="006B3172" w:rsidP="00371551">
            <w:pPr>
              <w:snapToGrid w:val="0"/>
              <w:spacing w:after="0" w:line="240" w:lineRule="auto"/>
            </w:pPr>
            <w:r w:rsidRPr="006B3172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B3172" w:rsidRPr="006B3172" w:rsidRDefault="006B3172" w:rsidP="00371551">
            <w:pPr>
              <w:snapToGrid w:val="0"/>
              <w:spacing w:after="0" w:line="240" w:lineRule="auto"/>
            </w:pPr>
            <w:r w:rsidRPr="006B3172">
              <w:t>FS_CMED – KPIs update on use case 5.3.3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B3172" w:rsidRPr="006B3172" w:rsidRDefault="006B3172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17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B3172" w:rsidRPr="006B3172" w:rsidRDefault="006B3172" w:rsidP="0037155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B3172">
              <w:rPr>
                <w:rFonts w:eastAsia="Arial Unicode MS" w:cs="Arial"/>
                <w:i/>
                <w:szCs w:val="18"/>
                <w:lang w:eastAsia="ar-SA"/>
              </w:rPr>
              <w:t>Revision of S1-191012.</w:t>
            </w:r>
          </w:p>
          <w:p w:rsidR="006B3172" w:rsidRPr="006B3172" w:rsidRDefault="006B3172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B3172">
              <w:rPr>
                <w:rFonts w:eastAsia="Arial Unicode MS" w:cs="Arial"/>
                <w:i/>
                <w:szCs w:val="18"/>
                <w:lang w:eastAsia="ar-SA"/>
              </w:rPr>
              <w:t>Revision of S1-191276.</w:t>
            </w:r>
          </w:p>
          <w:p w:rsidR="006B3172" w:rsidRDefault="006B3172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B3172">
              <w:rPr>
                <w:rFonts w:eastAsia="Arial Unicode MS" w:cs="Arial"/>
                <w:szCs w:val="18"/>
                <w:lang w:eastAsia="ar-SA"/>
              </w:rPr>
              <w:t>Revision of S1-191416.</w:t>
            </w:r>
          </w:p>
          <w:p w:rsidR="006B3172" w:rsidRPr="006B3172" w:rsidRDefault="006B3172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B3172" w:rsidRDefault="006B3172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B3172" w:rsidRPr="006B3172" w:rsidRDefault="006B3172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6B3172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51104B" w:rsidRPr="00A75C05" w:rsidTr="00371551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10C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A74F14" w:rsidP="0037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4" w:history="1">
              <w:r w:rsidR="0051104B" w:rsidRPr="00BB10C1">
                <w:rPr>
                  <w:rStyle w:val="Hyperlink"/>
                  <w:rFonts w:cs="Arial"/>
                  <w:color w:val="auto"/>
                </w:rPr>
                <w:t>S1-191013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371551">
            <w:pPr>
              <w:snapToGrid w:val="0"/>
              <w:spacing w:after="0" w:line="240" w:lineRule="auto"/>
            </w:pPr>
            <w:r w:rsidRPr="00BB10C1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371551">
            <w:pPr>
              <w:snapToGrid w:val="0"/>
              <w:spacing w:after="0" w:line="240" w:lineRule="auto"/>
            </w:pPr>
            <w:r w:rsidRPr="00BB10C1">
              <w:t>FS_CMED – KPIs update on use case 5.5.2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10C1">
              <w:rPr>
                <w:rFonts w:eastAsia="Times New Roman" w:cs="Arial"/>
                <w:szCs w:val="18"/>
                <w:lang w:eastAsia="ar-SA"/>
              </w:rPr>
              <w:t>Revised to S1-191277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620B70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371551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7155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371551" w:rsidRDefault="00A74F14" w:rsidP="0037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5" w:history="1">
              <w:r w:rsidR="0051104B" w:rsidRPr="00371551">
                <w:rPr>
                  <w:rStyle w:val="Hyperlink"/>
                  <w:rFonts w:cs="Arial"/>
                  <w:color w:val="auto"/>
                </w:rPr>
                <w:t>S1-191277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371551" w:rsidRDefault="0051104B" w:rsidP="00371551">
            <w:pPr>
              <w:snapToGrid w:val="0"/>
              <w:spacing w:after="0" w:line="240" w:lineRule="auto"/>
            </w:pPr>
            <w:r w:rsidRPr="00371551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371551" w:rsidRDefault="0051104B" w:rsidP="00371551">
            <w:pPr>
              <w:snapToGrid w:val="0"/>
              <w:spacing w:after="0" w:line="240" w:lineRule="auto"/>
            </w:pPr>
            <w:r w:rsidRPr="00371551">
              <w:t>FS_CMED – KPIs update on use case 5.5.2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371551" w:rsidRDefault="00371551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1551">
              <w:rPr>
                <w:rFonts w:eastAsia="Times New Roman" w:cs="Arial"/>
                <w:szCs w:val="18"/>
                <w:lang w:eastAsia="ar-SA"/>
              </w:rPr>
              <w:t>Revised to S1-191417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371551" w:rsidRDefault="0051104B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1551">
              <w:rPr>
                <w:rFonts w:eastAsia="Arial Unicode MS" w:cs="Arial"/>
                <w:szCs w:val="18"/>
                <w:lang w:eastAsia="ar-SA"/>
              </w:rPr>
              <w:t>Revision of S1-191013.</w:t>
            </w:r>
          </w:p>
        </w:tc>
      </w:tr>
      <w:tr w:rsidR="00371551" w:rsidRPr="00A75C05" w:rsidTr="00620B70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1551" w:rsidRPr="00620B70" w:rsidRDefault="00371551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20B7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1551" w:rsidRPr="00620B70" w:rsidRDefault="00A74F14" w:rsidP="00371551">
            <w:pPr>
              <w:snapToGrid w:val="0"/>
              <w:spacing w:after="0" w:line="240" w:lineRule="auto"/>
            </w:pPr>
            <w:hyperlink r:id="rId36" w:history="1">
              <w:r w:rsidR="00371551" w:rsidRPr="00620B70">
                <w:rPr>
                  <w:rStyle w:val="Hyperlink"/>
                  <w:rFonts w:cs="Arial"/>
                  <w:color w:val="auto"/>
                </w:rPr>
                <w:t>S1-191417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1551" w:rsidRPr="00620B70" w:rsidRDefault="00371551" w:rsidP="00371551">
            <w:pPr>
              <w:snapToGrid w:val="0"/>
              <w:spacing w:after="0" w:line="240" w:lineRule="auto"/>
            </w:pPr>
            <w:r w:rsidRPr="00620B70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1551" w:rsidRPr="00620B70" w:rsidRDefault="00371551" w:rsidP="00371551">
            <w:pPr>
              <w:snapToGrid w:val="0"/>
              <w:spacing w:after="0" w:line="240" w:lineRule="auto"/>
            </w:pPr>
            <w:r w:rsidRPr="00620B70">
              <w:t>FS_CMED – KPIs update on use case 5.5.2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1551" w:rsidRPr="00620B70" w:rsidRDefault="00620B70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0B70">
              <w:rPr>
                <w:rFonts w:eastAsia="Times New Roman" w:cs="Arial"/>
                <w:szCs w:val="18"/>
                <w:lang w:eastAsia="ar-SA"/>
              </w:rPr>
              <w:t>Revised to S1-191461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71551" w:rsidRPr="00620B70" w:rsidRDefault="00371551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20B70">
              <w:rPr>
                <w:rFonts w:eastAsia="Arial Unicode MS" w:cs="Arial"/>
                <w:i/>
                <w:szCs w:val="18"/>
                <w:lang w:eastAsia="ar-SA"/>
              </w:rPr>
              <w:t>Revision of S1-191013.</w:t>
            </w:r>
          </w:p>
          <w:p w:rsidR="00371551" w:rsidRPr="00620B70" w:rsidRDefault="00371551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20B70">
              <w:rPr>
                <w:rFonts w:eastAsia="Arial Unicode MS" w:cs="Arial"/>
                <w:szCs w:val="18"/>
                <w:lang w:eastAsia="ar-SA"/>
              </w:rPr>
              <w:t>Revision of S1-191277.</w:t>
            </w:r>
          </w:p>
        </w:tc>
      </w:tr>
      <w:tr w:rsidR="00620B70" w:rsidRPr="00A75C05" w:rsidTr="00620B70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20B70" w:rsidRPr="00620B70" w:rsidRDefault="00620B70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20B7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20B70" w:rsidRPr="00620B70" w:rsidRDefault="00A74F14" w:rsidP="00371551">
            <w:pPr>
              <w:snapToGrid w:val="0"/>
              <w:spacing w:after="0" w:line="240" w:lineRule="auto"/>
            </w:pPr>
            <w:hyperlink r:id="rId37" w:history="1">
              <w:r w:rsidR="00620B70" w:rsidRPr="00620B70">
                <w:rPr>
                  <w:rStyle w:val="Hyperlink"/>
                  <w:rFonts w:cs="Arial"/>
                  <w:color w:val="auto"/>
                </w:rPr>
                <w:t>S1-191461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20B70" w:rsidRPr="00620B70" w:rsidRDefault="00620B70" w:rsidP="00371551">
            <w:pPr>
              <w:snapToGrid w:val="0"/>
              <w:spacing w:after="0" w:line="240" w:lineRule="auto"/>
            </w:pPr>
            <w:r w:rsidRPr="00620B70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20B70" w:rsidRPr="00620B70" w:rsidRDefault="00620B70" w:rsidP="00371551">
            <w:pPr>
              <w:snapToGrid w:val="0"/>
              <w:spacing w:after="0" w:line="240" w:lineRule="auto"/>
            </w:pPr>
            <w:r w:rsidRPr="00620B70">
              <w:t>FS_CMED – KPIs update on use case 5.5.2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20B70" w:rsidRPr="00620B70" w:rsidRDefault="00620B70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0B7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20B70" w:rsidRPr="00620B70" w:rsidRDefault="00620B70" w:rsidP="0037155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20B70">
              <w:rPr>
                <w:rFonts w:eastAsia="Arial Unicode MS" w:cs="Arial"/>
                <w:i/>
                <w:szCs w:val="18"/>
                <w:lang w:eastAsia="ar-SA"/>
              </w:rPr>
              <w:t>Revision of S1-191013.</w:t>
            </w:r>
          </w:p>
          <w:p w:rsidR="00620B70" w:rsidRPr="00620B70" w:rsidRDefault="00620B70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20B70">
              <w:rPr>
                <w:rFonts w:eastAsia="Arial Unicode MS" w:cs="Arial"/>
                <w:i/>
                <w:szCs w:val="18"/>
                <w:lang w:eastAsia="ar-SA"/>
              </w:rPr>
              <w:t>Revision of S1-191277.</w:t>
            </w:r>
          </w:p>
          <w:p w:rsidR="00620B70" w:rsidRDefault="00620B70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20B70">
              <w:rPr>
                <w:rFonts w:eastAsia="Arial Unicode MS" w:cs="Arial"/>
                <w:szCs w:val="18"/>
                <w:lang w:eastAsia="ar-SA"/>
              </w:rPr>
              <w:t>Revision of S1-191417.</w:t>
            </w:r>
          </w:p>
          <w:p w:rsidR="00620B70" w:rsidRPr="00620B70" w:rsidRDefault="00620B70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20B70" w:rsidRDefault="00620B70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20B70" w:rsidRPr="00620B70" w:rsidRDefault="00620B70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620B70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F6310D" w:rsidRPr="00A75C05" w:rsidTr="00F6310D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6310D" w:rsidRPr="00F6310D" w:rsidRDefault="00F6310D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310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6310D" w:rsidRPr="00F6310D" w:rsidRDefault="00A74F14" w:rsidP="0037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8" w:history="1">
              <w:r w:rsidR="00F6310D" w:rsidRPr="00F6310D">
                <w:rPr>
                  <w:rStyle w:val="Hyperlink"/>
                  <w:rFonts w:cs="Arial"/>
                  <w:color w:val="auto"/>
                </w:rPr>
                <w:t>S1-191204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6310D" w:rsidRPr="00F6310D" w:rsidRDefault="00F6310D" w:rsidP="00371551">
            <w:pPr>
              <w:snapToGrid w:val="0"/>
              <w:spacing w:after="0" w:line="240" w:lineRule="auto"/>
            </w:pPr>
            <w:r w:rsidRPr="00F6310D">
              <w:t>Philips International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6310D" w:rsidRPr="00F6310D" w:rsidRDefault="00F6310D" w:rsidP="00371551">
            <w:pPr>
              <w:snapToGrid w:val="0"/>
              <w:spacing w:after="0" w:line="240" w:lineRule="auto"/>
            </w:pPr>
            <w:r w:rsidRPr="00F6310D">
              <w:rPr>
                <w:lang w:eastAsia="en-GB"/>
              </w:rPr>
              <w:t>FS_CMED – Security clarifications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6310D" w:rsidRPr="00F6310D" w:rsidRDefault="00F6310D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10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6310D" w:rsidRDefault="00F6310D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F6310D" w:rsidRPr="00F6310D" w:rsidRDefault="00F6310D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F6310D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0F5907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LS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6E6475" w:rsidRDefault="00F6310D" w:rsidP="000F5907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r>
              <w:rPr>
                <w:rFonts w:cs="Arial"/>
              </w:rPr>
              <w:t>S1-1914</w:t>
            </w:r>
            <w:r w:rsidR="000F5907">
              <w:rPr>
                <w:rFonts w:cs="Arial"/>
              </w:rPr>
              <w:t>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F6310D" w:rsidP="00371551">
            <w:pPr>
              <w:snapToGrid w:val="0"/>
              <w:spacing w:after="0" w:line="240" w:lineRule="auto"/>
            </w:pPr>
            <w:r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F6310D" w:rsidP="00F6310D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 xml:space="preserve">Draft LS to SA4 on lossless compression for </w:t>
            </w:r>
            <w:r>
              <w:rPr>
                <w:lang w:eastAsia="en-GB"/>
              </w:rPr>
              <w:lastRenderedPageBreak/>
              <w:t xml:space="preserve">medical video 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F6310D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New 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Tdoc</w:t>
            </w:r>
            <w:proofErr w:type="spellEnd"/>
          </w:p>
        </w:tc>
      </w:tr>
      <w:tr w:rsidR="0051104B" w:rsidRPr="00B04844" w:rsidTr="00607918">
        <w:trPr>
          <w:trHeight w:val="293"/>
        </w:trPr>
        <w:tc>
          <w:tcPr>
            <w:tcW w:w="14603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:rsidR="0051104B" w:rsidRPr="00F45489" w:rsidRDefault="0051104B" w:rsidP="0037155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lastRenderedPageBreak/>
              <w:t>New use cases</w:t>
            </w:r>
          </w:p>
        </w:tc>
      </w:tr>
      <w:tr w:rsidR="0051104B" w:rsidRPr="00A75C05" w:rsidTr="0060791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607918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0791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607918" w:rsidRDefault="00A74F14" w:rsidP="0037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9" w:history="1">
              <w:r w:rsidR="0051104B" w:rsidRPr="00607918">
                <w:rPr>
                  <w:rStyle w:val="Hyperlink"/>
                  <w:rFonts w:cs="Arial"/>
                  <w:color w:val="auto"/>
                </w:rPr>
                <w:t>S1-191202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607918" w:rsidRDefault="0051104B" w:rsidP="00371551">
            <w:pPr>
              <w:snapToGrid w:val="0"/>
              <w:spacing w:after="0" w:line="240" w:lineRule="auto"/>
            </w:pPr>
            <w:r w:rsidRPr="00607918">
              <w:t>Philips International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607918" w:rsidRDefault="0051104B" w:rsidP="00371551">
            <w:pPr>
              <w:snapToGrid w:val="0"/>
              <w:spacing w:after="0" w:line="240" w:lineRule="auto"/>
            </w:pPr>
            <w:r w:rsidRPr="00607918">
              <w:t>FS_CMED - Telemetry use case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607918" w:rsidRDefault="00607918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918">
              <w:rPr>
                <w:rFonts w:eastAsia="Times New Roman" w:cs="Arial"/>
                <w:szCs w:val="18"/>
                <w:lang w:eastAsia="ar-SA"/>
              </w:rPr>
              <w:t>Revised to S1-191420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607918" w:rsidRDefault="0051104B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07918" w:rsidRPr="00A75C05" w:rsidTr="0060791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918" w:rsidRPr="00607918" w:rsidRDefault="00607918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0791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918" w:rsidRPr="00607918" w:rsidRDefault="00A74F14" w:rsidP="00371551">
            <w:pPr>
              <w:snapToGrid w:val="0"/>
              <w:spacing w:after="0" w:line="240" w:lineRule="auto"/>
            </w:pPr>
            <w:hyperlink r:id="rId40" w:history="1">
              <w:r w:rsidR="00607918" w:rsidRPr="00607918">
                <w:rPr>
                  <w:rStyle w:val="Hyperlink"/>
                  <w:rFonts w:cs="Arial"/>
                  <w:color w:val="auto"/>
                </w:rPr>
                <w:t>S1-191420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918" w:rsidRPr="00607918" w:rsidRDefault="00607918" w:rsidP="00371551">
            <w:pPr>
              <w:snapToGrid w:val="0"/>
              <w:spacing w:after="0" w:line="240" w:lineRule="auto"/>
            </w:pPr>
            <w:r w:rsidRPr="00607918">
              <w:t>Philips International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918" w:rsidRPr="00607918" w:rsidRDefault="00607918" w:rsidP="00371551">
            <w:pPr>
              <w:snapToGrid w:val="0"/>
              <w:spacing w:after="0" w:line="240" w:lineRule="auto"/>
            </w:pPr>
            <w:r w:rsidRPr="00607918">
              <w:t>FS_CMED - Telemetry use case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918" w:rsidRPr="00607918" w:rsidRDefault="00607918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918" w:rsidRPr="00607918" w:rsidRDefault="00607918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07918">
              <w:rPr>
                <w:rFonts w:eastAsia="Arial Unicode MS" w:cs="Arial"/>
                <w:szCs w:val="18"/>
                <w:lang w:eastAsia="ar-SA"/>
              </w:rPr>
              <w:t>Revision of S1-191202.</w:t>
            </w:r>
          </w:p>
        </w:tc>
      </w:tr>
      <w:tr w:rsidR="0051104B" w:rsidRPr="00B04844" w:rsidTr="002A1FF9">
        <w:trPr>
          <w:trHeight w:val="293"/>
        </w:trPr>
        <w:tc>
          <w:tcPr>
            <w:tcW w:w="14603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:rsidR="0051104B" w:rsidRPr="00F45489" w:rsidRDefault="0051104B" w:rsidP="0037155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Consolidation</w:t>
            </w:r>
          </w:p>
        </w:tc>
      </w:tr>
      <w:tr w:rsidR="0051104B" w:rsidRPr="00A75C05" w:rsidTr="002A1FF9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2A1FF9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A1FF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2A1FF9" w:rsidRDefault="00A74F14" w:rsidP="0037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1" w:history="1">
              <w:r w:rsidR="0051104B" w:rsidRPr="002A1FF9">
                <w:rPr>
                  <w:rStyle w:val="Hyperlink"/>
                  <w:rFonts w:cs="Arial"/>
                  <w:color w:val="auto"/>
                </w:rPr>
                <w:t>S1-191014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2A1FF9" w:rsidRDefault="0051104B" w:rsidP="00371551">
            <w:pPr>
              <w:snapToGrid w:val="0"/>
              <w:spacing w:after="0" w:line="240" w:lineRule="auto"/>
            </w:pPr>
            <w:r w:rsidRPr="002A1FF9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2A1FF9" w:rsidRDefault="0051104B" w:rsidP="00371551">
            <w:pPr>
              <w:snapToGrid w:val="0"/>
              <w:spacing w:after="0" w:line="240" w:lineRule="auto"/>
            </w:pPr>
            <w:r w:rsidRPr="002A1FF9">
              <w:t>FS_CMED – Requirements consolidation for PTM communication services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2A1FF9" w:rsidRDefault="002A1FF9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1FF9">
              <w:rPr>
                <w:rFonts w:eastAsia="Times New Roman" w:cs="Arial"/>
                <w:szCs w:val="18"/>
                <w:lang w:eastAsia="ar-SA"/>
              </w:rPr>
              <w:t>Revised to S1-191418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2A1FF9" w:rsidRDefault="0051104B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A1FF9" w:rsidRPr="00A75C05" w:rsidTr="001F4F12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FF9" w:rsidRPr="002A1FF9" w:rsidRDefault="002A1FF9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A1FF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FF9" w:rsidRPr="002A1FF9" w:rsidRDefault="00A74F14" w:rsidP="00371551">
            <w:pPr>
              <w:snapToGrid w:val="0"/>
              <w:spacing w:after="0" w:line="240" w:lineRule="auto"/>
            </w:pPr>
            <w:hyperlink r:id="rId42" w:history="1">
              <w:r w:rsidR="002A1FF9" w:rsidRPr="002A1FF9">
                <w:rPr>
                  <w:rStyle w:val="Hyperlink"/>
                  <w:rFonts w:cs="Arial"/>
                  <w:color w:val="auto"/>
                </w:rPr>
                <w:t>S1-191418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FF9" w:rsidRPr="002A1FF9" w:rsidRDefault="002A1FF9" w:rsidP="00371551">
            <w:pPr>
              <w:snapToGrid w:val="0"/>
              <w:spacing w:after="0" w:line="240" w:lineRule="auto"/>
            </w:pPr>
            <w:r w:rsidRPr="002A1FF9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FF9" w:rsidRPr="002A1FF9" w:rsidRDefault="002A1FF9" w:rsidP="00371551">
            <w:pPr>
              <w:snapToGrid w:val="0"/>
              <w:spacing w:after="0" w:line="240" w:lineRule="auto"/>
            </w:pPr>
            <w:r w:rsidRPr="002A1FF9">
              <w:t>FS_CMED – Requirements consolidation for PTM communication services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FF9" w:rsidRPr="002A1FF9" w:rsidRDefault="002A1FF9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FF9" w:rsidRPr="002A1FF9" w:rsidRDefault="002A1FF9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A1FF9">
              <w:rPr>
                <w:rFonts w:eastAsia="Arial Unicode MS" w:cs="Arial"/>
                <w:szCs w:val="18"/>
                <w:lang w:eastAsia="ar-SA"/>
              </w:rPr>
              <w:t>Revision of S1-191014.</w:t>
            </w:r>
          </w:p>
        </w:tc>
      </w:tr>
      <w:tr w:rsidR="0051104B" w:rsidRPr="00A75C05" w:rsidTr="00C22F3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1F4F12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F4F1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1F4F12" w:rsidRDefault="0051104B" w:rsidP="0037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r w:rsidRPr="001F4F12">
              <w:rPr>
                <w:rStyle w:val="Hyperlink"/>
                <w:color w:val="auto"/>
              </w:rPr>
              <w:t>S1-191016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1F4F12" w:rsidRDefault="0051104B" w:rsidP="00371551">
            <w:pPr>
              <w:snapToGrid w:val="0"/>
              <w:spacing w:after="0" w:line="240" w:lineRule="auto"/>
            </w:pPr>
            <w:r w:rsidRPr="001F4F12">
              <w:t>B-Com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1F4F12" w:rsidRDefault="0051104B" w:rsidP="00371551">
            <w:pPr>
              <w:snapToGrid w:val="0"/>
              <w:spacing w:after="0" w:line="240" w:lineRule="auto"/>
            </w:pPr>
            <w:r w:rsidRPr="001F4F12">
              <w:t>FS_CMED - Performance Requirements consolidation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1F4F12" w:rsidRDefault="001F4F12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4F12">
              <w:rPr>
                <w:rFonts w:eastAsia="Times New Roman" w:cs="Arial"/>
                <w:szCs w:val="18"/>
                <w:lang w:eastAsia="ar-SA"/>
              </w:rPr>
              <w:t>Revised to S1-191421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1F4F12" w:rsidRDefault="0051104B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F4F12">
              <w:rPr>
                <w:rFonts w:eastAsia="Arial Unicode MS" w:cs="Arial"/>
                <w:szCs w:val="18"/>
                <w:highlight w:val="yellow"/>
                <w:lang w:eastAsia="ar-SA"/>
              </w:rPr>
              <w:t>Not available</w:t>
            </w:r>
          </w:p>
          <w:p w:rsidR="00957560" w:rsidRPr="001F4F12" w:rsidRDefault="00957560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F4F12">
              <w:rPr>
                <w:rFonts w:eastAsia="Arial Unicode MS" w:cs="Arial"/>
                <w:szCs w:val="18"/>
                <w:highlight w:val="red"/>
                <w:lang w:eastAsia="ar-SA"/>
              </w:rPr>
              <w:t>LATE</w:t>
            </w:r>
          </w:p>
        </w:tc>
      </w:tr>
      <w:tr w:rsidR="001F4F12" w:rsidRPr="00A75C05" w:rsidTr="00C22F3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F4F12" w:rsidRPr="00C22F3B" w:rsidRDefault="001F4F12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22F3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F4F12" w:rsidRPr="00C22F3B" w:rsidRDefault="00A74F14" w:rsidP="00371551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43" w:history="1">
              <w:r w:rsidR="001F4F12" w:rsidRPr="00C22F3B">
                <w:rPr>
                  <w:rStyle w:val="Hyperlink"/>
                  <w:rFonts w:cs="Arial"/>
                  <w:color w:val="auto"/>
                </w:rPr>
                <w:t>S1-191421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F4F12" w:rsidRPr="00C22F3B" w:rsidRDefault="001F4F12" w:rsidP="00371551">
            <w:pPr>
              <w:snapToGrid w:val="0"/>
              <w:spacing w:after="0" w:line="240" w:lineRule="auto"/>
            </w:pPr>
            <w:r w:rsidRPr="00C22F3B">
              <w:t>B-Com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F4F12" w:rsidRPr="00C22F3B" w:rsidRDefault="001F4F12" w:rsidP="00371551">
            <w:pPr>
              <w:snapToGrid w:val="0"/>
              <w:spacing w:after="0" w:line="240" w:lineRule="auto"/>
            </w:pPr>
            <w:r w:rsidRPr="00C22F3B">
              <w:t>FS_CMED - Performance Requirements consolidation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F4F12" w:rsidRPr="00C22F3B" w:rsidRDefault="00C22F3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2F3B">
              <w:rPr>
                <w:rFonts w:eastAsia="Times New Roman" w:cs="Arial"/>
                <w:szCs w:val="18"/>
                <w:lang w:eastAsia="ar-SA"/>
              </w:rPr>
              <w:t>Revised to S1-191462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F4F12" w:rsidRPr="00C22F3B" w:rsidRDefault="001F4F12" w:rsidP="0037155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22F3B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Not available</w:t>
            </w:r>
          </w:p>
          <w:p w:rsidR="001F4F12" w:rsidRPr="00C22F3B" w:rsidRDefault="001F4F12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22F3B">
              <w:rPr>
                <w:rFonts w:eastAsia="Arial Unicode MS" w:cs="Arial"/>
                <w:i/>
                <w:szCs w:val="18"/>
                <w:highlight w:val="red"/>
                <w:lang w:eastAsia="ar-SA"/>
              </w:rPr>
              <w:t>LATE</w:t>
            </w:r>
          </w:p>
          <w:p w:rsidR="001F4F12" w:rsidRPr="00C22F3B" w:rsidRDefault="001F4F12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22F3B">
              <w:rPr>
                <w:rFonts w:eastAsia="Arial Unicode MS" w:cs="Arial"/>
                <w:szCs w:val="18"/>
                <w:lang w:eastAsia="ar-SA"/>
              </w:rPr>
              <w:t>Revision of S1-191016.</w:t>
            </w:r>
          </w:p>
        </w:tc>
      </w:tr>
      <w:tr w:rsidR="00C22F3B" w:rsidRPr="00A75C05" w:rsidTr="00C22F3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F3B" w:rsidRPr="00C22F3B" w:rsidRDefault="00C22F3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22F3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F3B" w:rsidRPr="00C22F3B" w:rsidRDefault="00A74F14" w:rsidP="00371551">
            <w:pPr>
              <w:snapToGrid w:val="0"/>
              <w:spacing w:after="0" w:line="240" w:lineRule="auto"/>
            </w:pPr>
            <w:hyperlink r:id="rId44" w:history="1">
              <w:r w:rsidR="00C22F3B" w:rsidRPr="00C22F3B">
                <w:rPr>
                  <w:rStyle w:val="Hyperlink"/>
                  <w:rFonts w:cs="Arial"/>
                  <w:color w:val="auto"/>
                </w:rPr>
                <w:t>S1-191462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F3B" w:rsidRPr="00C22F3B" w:rsidRDefault="00C22F3B" w:rsidP="00371551">
            <w:pPr>
              <w:snapToGrid w:val="0"/>
              <w:spacing w:after="0" w:line="240" w:lineRule="auto"/>
            </w:pPr>
            <w:r w:rsidRPr="00C22F3B">
              <w:t>B-Com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F3B" w:rsidRPr="00C22F3B" w:rsidRDefault="00C22F3B" w:rsidP="00371551">
            <w:pPr>
              <w:snapToGrid w:val="0"/>
              <w:spacing w:after="0" w:line="240" w:lineRule="auto"/>
            </w:pPr>
            <w:r w:rsidRPr="00C22F3B">
              <w:t>FS_CMED - Performance Requirements consolidation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F3B" w:rsidRPr="00C22F3B" w:rsidRDefault="00C22F3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F3B" w:rsidRPr="00C22F3B" w:rsidRDefault="00C22F3B" w:rsidP="0037155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22F3B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Not available</w:t>
            </w:r>
          </w:p>
          <w:p w:rsidR="00C22F3B" w:rsidRPr="00C22F3B" w:rsidRDefault="00C22F3B" w:rsidP="0037155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22F3B">
              <w:rPr>
                <w:rFonts w:eastAsia="Arial Unicode MS" w:cs="Arial"/>
                <w:i/>
                <w:szCs w:val="18"/>
                <w:highlight w:val="red"/>
                <w:lang w:eastAsia="ar-SA"/>
              </w:rPr>
              <w:t>LATE</w:t>
            </w:r>
          </w:p>
          <w:p w:rsidR="00C22F3B" w:rsidRDefault="00C22F3B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22F3B">
              <w:rPr>
                <w:rFonts w:eastAsia="Arial Unicode MS" w:cs="Arial"/>
                <w:i/>
                <w:szCs w:val="18"/>
                <w:lang w:eastAsia="ar-SA"/>
              </w:rPr>
              <w:t>Revision of S1-191016.</w:t>
            </w:r>
          </w:p>
          <w:p w:rsidR="00C22F3B" w:rsidRPr="00C22F3B" w:rsidRDefault="00C22F3B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22F3B">
              <w:rPr>
                <w:rFonts w:eastAsia="Arial Unicode MS" w:cs="Arial"/>
                <w:szCs w:val="18"/>
                <w:lang w:eastAsia="ar-SA"/>
              </w:rPr>
              <w:t>Revision of S1-191421.</w:t>
            </w:r>
          </w:p>
        </w:tc>
      </w:tr>
      <w:tr w:rsidR="0051104B" w:rsidRPr="00A75C05" w:rsidTr="00FD562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FD5628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D562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FD5628" w:rsidRDefault="00A74F14" w:rsidP="0037155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5" w:history="1">
              <w:r w:rsidR="0051104B" w:rsidRPr="00FD5628">
                <w:rPr>
                  <w:rStyle w:val="Hyperlink"/>
                  <w:rFonts w:cs="Arial"/>
                  <w:color w:val="auto"/>
                </w:rPr>
                <w:t>S1-191090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FD5628" w:rsidRDefault="0051104B" w:rsidP="00371551">
            <w:pPr>
              <w:snapToGrid w:val="0"/>
              <w:spacing w:after="0" w:line="240" w:lineRule="auto"/>
            </w:pPr>
            <w:r w:rsidRPr="00FD5628">
              <w:t>Vodafone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FD5628" w:rsidRDefault="0051104B" w:rsidP="00371551">
            <w:pPr>
              <w:snapToGrid w:val="0"/>
              <w:spacing w:after="0" w:line="240" w:lineRule="auto"/>
            </w:pPr>
            <w:r w:rsidRPr="00FD5628">
              <w:rPr>
                <w:lang w:eastAsia="en-GB"/>
              </w:rPr>
              <w:t>Discussion on the security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FD5628" w:rsidRDefault="00FD5628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5628">
              <w:rPr>
                <w:rFonts w:eastAsia="Times New Roman" w:cs="Arial"/>
                <w:szCs w:val="18"/>
                <w:lang w:eastAsia="ar-SA"/>
              </w:rPr>
              <w:t>Revised to S1-191419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FD5628" w:rsidRDefault="0051104B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D5628" w:rsidRPr="00A75C05" w:rsidTr="00FD562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28" w:rsidRPr="00FD5628" w:rsidRDefault="00FD5628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D562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28" w:rsidRPr="00FD5628" w:rsidRDefault="00A74F14" w:rsidP="00371551">
            <w:pPr>
              <w:snapToGrid w:val="0"/>
              <w:spacing w:after="0" w:line="240" w:lineRule="auto"/>
            </w:pPr>
            <w:hyperlink r:id="rId46" w:history="1">
              <w:r w:rsidR="00FD5628" w:rsidRPr="00FD5628">
                <w:rPr>
                  <w:rStyle w:val="Hyperlink"/>
                  <w:rFonts w:cs="Arial"/>
                  <w:color w:val="auto"/>
                </w:rPr>
                <w:t>S1-191419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28" w:rsidRPr="00FD5628" w:rsidRDefault="00FD5628" w:rsidP="00371551">
            <w:pPr>
              <w:snapToGrid w:val="0"/>
              <w:spacing w:after="0" w:line="240" w:lineRule="auto"/>
            </w:pPr>
            <w:r w:rsidRPr="00FD5628">
              <w:t>Vodafone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28" w:rsidRPr="00FD5628" w:rsidRDefault="00FD5628" w:rsidP="00371551">
            <w:pPr>
              <w:snapToGrid w:val="0"/>
              <w:spacing w:after="0" w:line="240" w:lineRule="auto"/>
              <w:rPr>
                <w:lang w:eastAsia="en-GB"/>
              </w:rPr>
            </w:pPr>
            <w:r w:rsidRPr="00FD5628">
              <w:rPr>
                <w:lang w:eastAsia="en-GB"/>
              </w:rPr>
              <w:t>Discussion on the security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28" w:rsidRPr="00FD5628" w:rsidRDefault="00FD5628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28" w:rsidRPr="00FD5628" w:rsidRDefault="00FD5628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D5628">
              <w:rPr>
                <w:rFonts w:eastAsia="Arial Unicode MS" w:cs="Arial"/>
                <w:szCs w:val="18"/>
                <w:lang w:eastAsia="ar-SA"/>
              </w:rPr>
              <w:t>Revision of S1-191090.</w:t>
            </w:r>
          </w:p>
        </w:tc>
      </w:tr>
      <w:tr w:rsidR="0051104B" w:rsidRPr="00B81C05" w:rsidTr="0051104B">
        <w:trPr>
          <w:trHeight w:val="141"/>
        </w:trPr>
        <w:tc>
          <w:tcPr>
            <w:tcW w:w="14603" w:type="dxa"/>
            <w:gridSpan w:val="7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51104B" w:rsidRPr="00B81C05" w:rsidRDefault="0051104B" w:rsidP="00371551">
            <w:pPr>
              <w:pStyle w:val="Heading3"/>
            </w:pPr>
            <w:r>
              <w:t>FS_CMED output + session information</w:t>
            </w:r>
          </w:p>
        </w:tc>
      </w:tr>
      <w:tr w:rsidR="0051104B" w:rsidRPr="0019142E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7F602A" w:rsidRDefault="00A74F14" w:rsidP="0037155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7" w:history="1">
              <w:r w:rsidR="0051104B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b&lt;&gt;com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TR22.8</w:t>
            </w:r>
            <w:r>
              <w:rPr>
                <w:rFonts w:eastAsia="Times New Roman" w:cs="Arial"/>
                <w:szCs w:val="18"/>
                <w:lang w:eastAsia="ar-SA"/>
              </w:rPr>
              <w:t>26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3715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45E72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5E72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7F602A" w:rsidRDefault="00A74F14" w:rsidP="00371551">
            <w:pPr>
              <w:snapToGrid w:val="0"/>
              <w:spacing w:after="0" w:line="240" w:lineRule="auto"/>
            </w:pPr>
            <w:hyperlink r:id="rId48" w:history="1">
              <w:r w:rsidR="0051104B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45E72" w:rsidRDefault="0051104B" w:rsidP="00371551">
            <w:pPr>
              <w:snapToGrid w:val="0"/>
              <w:spacing w:after="0" w:line="240" w:lineRule="auto"/>
            </w:pPr>
            <w:r w:rsidRPr="00F45E72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b&lt;&gt;com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45E72" w:rsidRDefault="0051104B" w:rsidP="00371551">
            <w:pPr>
              <w:snapToGrid w:val="0"/>
              <w:spacing w:after="0" w:line="240" w:lineRule="auto"/>
            </w:pPr>
            <w:r w:rsidRPr="00F45E72">
              <w:rPr>
                <w:rFonts w:eastAsia="Times New Roman" w:cs="Arial"/>
                <w:szCs w:val="18"/>
                <w:lang w:eastAsia="ar-SA"/>
              </w:rPr>
              <w:t>Cover page for presentation of TS22.8</w:t>
            </w:r>
            <w:r>
              <w:rPr>
                <w:rFonts w:eastAsia="Times New Roman" w:cs="Arial"/>
                <w:szCs w:val="18"/>
                <w:lang w:eastAsia="ar-SA"/>
              </w:rPr>
              <w:t>26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 xml:space="preserve">.0.0 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45E72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45E72" w:rsidRDefault="0051104B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7F602A" w:rsidRDefault="00A74F14" w:rsidP="0037155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9" w:history="1">
              <w:r w:rsidR="0051104B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</w:t>
              </w:r>
              <w:r w:rsidR="0051104B" w:rsidRPr="007E1A88">
                <w:rPr>
                  <w:rStyle w:val="Hyperlink"/>
                  <w:rFonts w:eastAsia="Times New Roman" w:cs="Arial"/>
                  <w:color w:val="auto"/>
                  <w:szCs w:val="18"/>
                  <w:highlight w:val="green"/>
                  <w:lang w:eastAsia="ar-SA"/>
                </w:rPr>
                <w:t>1239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t>FS_</w:t>
            </w:r>
            <w:r>
              <w:t>CMED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3715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7F602A" w:rsidRDefault="00A74F14" w:rsidP="0037155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0" w:history="1">
              <w:r w:rsidR="0051104B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t>FS_</w:t>
            </w:r>
            <w:r>
              <w:t>CMED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3715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51104B">
        <w:trPr>
          <w:trHeight w:val="141"/>
        </w:trPr>
        <w:tc>
          <w:tcPr>
            <w:tcW w:w="14603" w:type="dxa"/>
            <w:gridSpan w:val="7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CB52AD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665D1F" w:rsidRDefault="00CB52AD" w:rsidP="00E11EF5">
            <w:pPr>
              <w:snapToGrid w:val="0"/>
              <w:spacing w:after="0" w:line="240" w:lineRule="auto"/>
              <w:rPr>
                <w:b/>
              </w:rPr>
            </w:pPr>
            <w:r w:rsidRPr="00665D1F">
              <w:rPr>
                <w:b/>
              </w:rPr>
              <w:t>S1-19</w:t>
            </w:r>
            <w:r w:rsidR="00E11EF5" w:rsidRPr="00665D1F">
              <w:rPr>
                <w:b/>
              </w:rPr>
              <w:t>1410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665D1F" w:rsidP="00371551">
            <w:pPr>
              <w:snapToGrid w:val="0"/>
              <w:spacing w:after="0" w:line="240" w:lineRule="auto"/>
            </w:pPr>
            <w:r>
              <w:t>1274</w:t>
            </w: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371551">
            <w:pPr>
              <w:snapToGrid w:val="0"/>
              <w:spacing w:after="0" w:line="240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11E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KD: </w:t>
            </w:r>
            <w:r w:rsidR="00E11EF5">
              <w:t xml:space="preserve">1410 </w:t>
            </w:r>
            <w:r>
              <w:rPr>
                <w:rFonts w:eastAsia="Times New Roman" w:cs="Arial"/>
                <w:szCs w:val="18"/>
                <w:lang w:eastAsia="ar-SA"/>
              </w:rPr>
              <w:t>-</w:t>
            </w:r>
            <w:r w:rsidR="00E11EF5">
              <w:rPr>
                <w:rFonts w:eastAsia="Times New Roman" w:cs="Arial"/>
                <w:szCs w:val="18"/>
                <w:lang w:eastAsia="ar-SA"/>
              </w:rPr>
              <w:t>1469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65D1F" w:rsidRPr="00A75C05" w:rsidTr="00371551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D1F" w:rsidRPr="0019142E" w:rsidRDefault="00665D1F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D1F" w:rsidRPr="0019142E" w:rsidRDefault="00665D1F" w:rsidP="00371551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D1F" w:rsidRPr="0019142E" w:rsidRDefault="00665D1F" w:rsidP="00371551">
            <w:pPr>
              <w:snapToGrid w:val="0"/>
              <w:spacing w:after="0" w:line="240" w:lineRule="auto"/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D1F" w:rsidRPr="0019142E" w:rsidRDefault="00665D1F" w:rsidP="00371551">
            <w:pPr>
              <w:snapToGrid w:val="0"/>
              <w:spacing w:after="0" w:line="240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D1F" w:rsidRPr="0019142E" w:rsidRDefault="00665D1F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D1F" w:rsidRPr="0019142E" w:rsidRDefault="00665D1F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65D1F" w:rsidRPr="00A75C05" w:rsidTr="00371551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D1F" w:rsidRPr="00F54E13" w:rsidRDefault="00665D1F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D1F" w:rsidRPr="00F54E13" w:rsidRDefault="00665D1F" w:rsidP="0037155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D1F" w:rsidRPr="00F54E13" w:rsidRDefault="00665D1F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D1F" w:rsidRPr="00F54E13" w:rsidRDefault="00665D1F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D1F" w:rsidRPr="00F54E13" w:rsidRDefault="00665D1F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D1F" w:rsidRPr="00F54E13" w:rsidRDefault="00665D1F" w:rsidP="003715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65D1F" w:rsidRPr="00A75C05" w:rsidTr="00371551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D1F" w:rsidRPr="0019142E" w:rsidRDefault="00665D1F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D1F" w:rsidRPr="0019142E" w:rsidRDefault="00665D1F" w:rsidP="00371551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D1F" w:rsidRPr="0019142E" w:rsidRDefault="00665D1F" w:rsidP="00371551">
            <w:pPr>
              <w:snapToGrid w:val="0"/>
              <w:spacing w:after="0" w:line="240" w:lineRule="auto"/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D1F" w:rsidRPr="0019142E" w:rsidRDefault="00665D1F" w:rsidP="00371551">
            <w:pPr>
              <w:snapToGrid w:val="0"/>
              <w:spacing w:after="0" w:line="240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D1F" w:rsidRPr="0019142E" w:rsidRDefault="00665D1F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D1F" w:rsidRPr="0019142E" w:rsidRDefault="00665D1F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2AD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37155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3715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2AD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371551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371551">
            <w:pPr>
              <w:snapToGrid w:val="0"/>
              <w:spacing w:after="0" w:line="240" w:lineRule="auto"/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371551">
            <w:pPr>
              <w:snapToGrid w:val="0"/>
              <w:spacing w:after="0" w:line="240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2AD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665D1F" w:rsidRDefault="00CB52AD" w:rsidP="00E11EF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b/>
                <w:color w:val="auto"/>
                <w:szCs w:val="18"/>
                <w:lang w:eastAsia="ar-SA"/>
              </w:rPr>
            </w:pPr>
            <w:r w:rsidRPr="00665D1F">
              <w:rPr>
                <w:b/>
              </w:rPr>
              <w:t>S1-19</w:t>
            </w:r>
            <w:r w:rsidR="00E11EF5" w:rsidRPr="00665D1F">
              <w:rPr>
                <w:b/>
              </w:rPr>
              <w:t>1469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3715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51104B">
        <w:trPr>
          <w:trHeight w:val="141"/>
        </w:trPr>
        <w:tc>
          <w:tcPr>
            <w:tcW w:w="14603" w:type="dxa"/>
            <w:gridSpan w:val="7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371551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371551">
            <w:pPr>
              <w:snapToGrid w:val="0"/>
              <w:spacing w:after="0" w:line="240" w:lineRule="auto"/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371551">
            <w:pPr>
              <w:snapToGrid w:val="0"/>
              <w:spacing w:after="0" w:line="240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37155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3715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371551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371551">
            <w:pPr>
              <w:snapToGrid w:val="0"/>
              <w:spacing w:after="0" w:line="240" w:lineRule="auto"/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371551">
            <w:pPr>
              <w:snapToGrid w:val="0"/>
              <w:spacing w:after="0" w:line="240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37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37155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37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3715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51104B">
        <w:trPr>
          <w:trHeight w:val="141"/>
        </w:trPr>
        <w:tc>
          <w:tcPr>
            <w:tcW w:w="14603" w:type="dxa"/>
            <w:gridSpan w:val="7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r w:rsidRPr="004E36F9">
              <w:t>Summary of drafting session</w:t>
            </w:r>
          </w:p>
        </w:tc>
      </w:tr>
      <w:tr w:rsidR="002F6B03" w:rsidRPr="00A75C05" w:rsidTr="0051104B">
        <w:trPr>
          <w:trHeight w:val="141"/>
        </w:trPr>
        <w:tc>
          <w:tcPr>
            <w:tcW w:w="14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894FB0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2F6B03" w:rsidRDefault="007737E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@ beginning: </w:t>
            </w:r>
            <w:r w:rsidR="00E914EF">
              <w:rPr>
                <w:rFonts w:eastAsia="Arial Unicode MS" w:cs="Arial"/>
                <w:i/>
                <w:szCs w:val="18"/>
                <w:lang w:eastAsia="ko-KR"/>
              </w:rPr>
              <w:t xml:space="preserve">13 </w:t>
            </w:r>
            <w:proofErr w:type="spellStart"/>
            <w:r w:rsidR="000B4C9C"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 w:rsidR="003137D3">
              <w:rPr>
                <w:rFonts w:eastAsia="Arial Unicode MS" w:cs="Arial"/>
                <w:i/>
                <w:szCs w:val="18"/>
                <w:lang w:eastAsia="ko-KR"/>
              </w:rPr>
              <w:t xml:space="preserve"> (</w:t>
            </w:r>
            <w:r w:rsidR="00E914EF">
              <w:rPr>
                <w:rFonts w:eastAsia="Arial Unicode MS" w:cs="Arial"/>
                <w:i/>
                <w:szCs w:val="18"/>
                <w:lang w:eastAsia="ko-KR"/>
              </w:rPr>
              <w:t xml:space="preserve">9 UC updates, 1 new UC, 3 </w:t>
            </w:r>
            <w:r w:rsidR="00957560">
              <w:rPr>
                <w:rFonts w:eastAsia="Arial Unicode MS" w:cs="Arial"/>
                <w:i/>
                <w:szCs w:val="18"/>
                <w:lang w:eastAsia="ko-KR"/>
              </w:rPr>
              <w:t>consolidations; 13 including “LATE”</w:t>
            </w:r>
            <w:r w:rsidR="003137D3">
              <w:rPr>
                <w:rFonts w:eastAsia="Arial Unicode MS" w:cs="Arial"/>
                <w:i/>
                <w:szCs w:val="18"/>
                <w:lang w:eastAsia="ko-KR"/>
              </w:rPr>
              <w:t>)</w:t>
            </w:r>
            <w:r w:rsidR="000B4C9C">
              <w:rPr>
                <w:rFonts w:eastAsia="Arial Unicode MS" w:cs="Arial"/>
                <w:i/>
                <w:szCs w:val="18"/>
                <w:lang w:eastAsia="ko-KR"/>
              </w:rPr>
              <w:t>;</w:t>
            </w:r>
            <w:r w:rsidR="00321998">
              <w:rPr>
                <w:rFonts w:eastAsia="Arial Unicode MS" w:cs="Arial"/>
                <w:i/>
                <w:szCs w:val="18"/>
                <w:lang w:eastAsia="ko-KR"/>
              </w:rPr>
              <w:t xml:space="preserve"> two sessions;</w:t>
            </w:r>
          </w:p>
          <w:p w:rsidR="00321998" w:rsidRDefault="00321998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Consolidation; </w:t>
            </w:r>
          </w:p>
          <w:p w:rsidR="00321998" w:rsidRDefault="00321998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KPI updates (e.g. for video, direction (e.g., UE to Network)),7 revisions were agreed;</w:t>
            </w:r>
          </w:p>
          <w:p w:rsidR="00321998" w:rsidRDefault="00321998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new UC proposal;</w:t>
            </w:r>
          </w:p>
          <w:p w:rsidR="007737E3" w:rsidRPr="00894FB0" w:rsidRDefault="00321998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A new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TDoc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 was assign to generate a draft LS to SA4 (1454) for SA1 plenary’s review [timely feedback required]</w:t>
            </w:r>
          </w:p>
          <w:p w:rsidR="002F6B03" w:rsidRPr="005D041D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894FB0" w:rsidTr="0051104B">
        <w:trPr>
          <w:trHeight w:val="141"/>
        </w:trPr>
        <w:tc>
          <w:tcPr>
            <w:tcW w:w="14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F6B03" w:rsidRPr="00894FB0" w:rsidRDefault="002F6B03" w:rsidP="00EE153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3858"/>
      </w:tblGrid>
      <w:tr w:rsidR="002F6B03" w:rsidRPr="001E1D1F" w:rsidTr="005110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3858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5110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3858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51104B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3858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51104B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858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5110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858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default" r:id="rId51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F14" w:rsidRDefault="00A74F14" w:rsidP="002E015E">
      <w:pPr>
        <w:spacing w:after="0" w:line="240" w:lineRule="auto"/>
      </w:pPr>
      <w:r>
        <w:separator/>
      </w:r>
    </w:p>
  </w:endnote>
  <w:endnote w:type="continuationSeparator" w:id="0">
    <w:p w:rsidR="00A74F14" w:rsidRDefault="00A74F14" w:rsidP="002E015E">
      <w:pPr>
        <w:spacing w:after="0" w:line="240" w:lineRule="auto"/>
      </w:pPr>
      <w:r>
        <w:continuationSeparator/>
      </w:r>
    </w:p>
  </w:endnote>
  <w:endnote w:type="continuationNotice" w:id="1">
    <w:p w:rsidR="00A74F14" w:rsidRDefault="00A74F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66208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0F5907" w:rsidRPr="002F165F" w:rsidRDefault="000F5907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2F165F">
          <w:rPr>
            <w:sz w:val="16"/>
            <w:szCs w:val="16"/>
          </w:rPr>
          <w:fldChar w:fldCharType="begin"/>
        </w:r>
        <w:r w:rsidRPr="002F165F">
          <w:rPr>
            <w:sz w:val="16"/>
            <w:szCs w:val="16"/>
          </w:rPr>
          <w:instrText xml:space="preserve"> PAGE   \* MERGEFORMAT </w:instrText>
        </w:r>
        <w:r w:rsidRPr="002F165F">
          <w:rPr>
            <w:sz w:val="16"/>
            <w:szCs w:val="16"/>
          </w:rPr>
          <w:fldChar w:fldCharType="separate"/>
        </w:r>
        <w:r w:rsidR="00356986">
          <w:rPr>
            <w:noProof/>
            <w:sz w:val="16"/>
            <w:szCs w:val="16"/>
          </w:rPr>
          <w:t>6</w:t>
        </w:r>
        <w:r w:rsidRPr="002F165F">
          <w:rPr>
            <w:noProof/>
            <w:sz w:val="16"/>
            <w:szCs w:val="16"/>
          </w:rPr>
          <w:fldChar w:fldCharType="end"/>
        </w:r>
        <w:r w:rsidRPr="002F165F">
          <w:rPr>
            <w:sz w:val="16"/>
            <w:szCs w:val="16"/>
          </w:rPr>
          <w:t xml:space="preserve"> | </w:t>
        </w:r>
        <w:r w:rsidRPr="002F165F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0F5907" w:rsidRDefault="000F59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F14" w:rsidRDefault="00A74F14" w:rsidP="002E015E">
      <w:pPr>
        <w:spacing w:after="0" w:line="240" w:lineRule="auto"/>
      </w:pPr>
      <w:r>
        <w:separator/>
      </w:r>
    </w:p>
  </w:footnote>
  <w:footnote w:type="continuationSeparator" w:id="0">
    <w:p w:rsidR="00A74F14" w:rsidRDefault="00A74F14" w:rsidP="002E015E">
      <w:pPr>
        <w:spacing w:after="0" w:line="240" w:lineRule="auto"/>
      </w:pPr>
      <w:r>
        <w:continuationSeparator/>
      </w:r>
    </w:p>
  </w:footnote>
  <w:footnote w:type="continuationNotice" w:id="1">
    <w:p w:rsidR="00A74F14" w:rsidRDefault="00A74F1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D4A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29AC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5B88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4C9C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907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4DD2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4F12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0843"/>
    <w:rsid w:val="0020093E"/>
    <w:rsid w:val="002011D3"/>
    <w:rsid w:val="002012B2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C0E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BF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499E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6221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1FF9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27B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65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2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7D3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998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86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551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0B5A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5E0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4A4"/>
    <w:rsid w:val="00440C18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5452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04B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3"/>
    <w:rsid w:val="00524127"/>
    <w:rsid w:val="005250A9"/>
    <w:rsid w:val="00526206"/>
    <w:rsid w:val="00526EEC"/>
    <w:rsid w:val="005275B6"/>
    <w:rsid w:val="00527EA4"/>
    <w:rsid w:val="0053018D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5D35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2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918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B70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8F9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A53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1F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0F86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172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9D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E2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681"/>
    <w:rsid w:val="00794F3C"/>
    <w:rsid w:val="007958B2"/>
    <w:rsid w:val="00795C6E"/>
    <w:rsid w:val="00795F06"/>
    <w:rsid w:val="00795FD0"/>
    <w:rsid w:val="0079630E"/>
    <w:rsid w:val="007967CC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28C0"/>
    <w:rsid w:val="007F458B"/>
    <w:rsid w:val="007F48EE"/>
    <w:rsid w:val="007F49B7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5C3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932"/>
    <w:rsid w:val="00915FDF"/>
    <w:rsid w:val="0091609E"/>
    <w:rsid w:val="009162CB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09D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56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4E79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234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4E1F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69D8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4F14"/>
    <w:rsid w:val="00A75E85"/>
    <w:rsid w:val="00A7716F"/>
    <w:rsid w:val="00A776A8"/>
    <w:rsid w:val="00A77DC6"/>
    <w:rsid w:val="00A809C0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12E9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7A5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98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2F5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702A"/>
    <w:rsid w:val="00BE7778"/>
    <w:rsid w:val="00BF0146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505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2F3B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1C2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2A6A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A7D7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2AD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716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92C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060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500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00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1EF5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67B65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4EF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ED8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10D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19EF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628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orpahj\Documents\Local%203GPP%20copy\SA1%20Suzhou%202019\docs\S1-191206.zip" TargetMode="External"/><Relationship Id="rId18" Type="http://schemas.openxmlformats.org/officeDocument/2006/relationships/hyperlink" Target="file:///D:\LTE\SA1\TSGS1_86_Suzhou\Inbox\drafts\docs\S1-191410.zip" TargetMode="External"/><Relationship Id="rId26" Type="http://schemas.openxmlformats.org/officeDocument/2006/relationships/hyperlink" Target="file:///D:\LTE\SA1\TSGS1_86_Suzhou\Inbox\docs\S1-191459.zip" TargetMode="External"/><Relationship Id="rId39" Type="http://schemas.openxmlformats.org/officeDocument/2006/relationships/hyperlink" Target="file:///C:\Users\norpahj\Documents\Local%203GPP%20copy\SA1%20Suzhou%202019\docs\S1-191202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norpahj\Documents\Local%203GPP%20copy\SA1%20Suzhou%202019\docs\S1-191203.zip" TargetMode="External"/><Relationship Id="rId34" Type="http://schemas.openxmlformats.org/officeDocument/2006/relationships/hyperlink" Target="file:///C:\Users\norpahj\Documents\Local%203GPP%20copy\SA1%20Suzhou%202019\docs\S1-191013.zip" TargetMode="External"/><Relationship Id="rId42" Type="http://schemas.openxmlformats.org/officeDocument/2006/relationships/hyperlink" Target="file:///D:\LTE\SA1\TSGS1_86_Suzhou\Inbox\drafts\docs\S1-191418.zip" TargetMode="External"/><Relationship Id="rId47" Type="http://schemas.openxmlformats.org/officeDocument/2006/relationships/hyperlink" Target="file:///C:\Users\norpahj\Documents\Local%203GPP%20copy\SA1%20Tallinn%202019\Docs\S1-190174.zip" TargetMode="External"/><Relationship Id="rId50" Type="http://schemas.openxmlformats.org/officeDocument/2006/relationships/hyperlink" Target="file:///C:\Users\norpahj\Documents\Local%203GPP%20copy\SA1%20Tallinn%202019\Docs\S1-190177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D:\LTE\SA1\TSGS1_86_Suzhou\Inbox\docs\S1-191456.zip" TargetMode="External"/><Relationship Id="rId17" Type="http://schemas.openxmlformats.org/officeDocument/2006/relationships/hyperlink" Target="file:///C:\Users\norpahj\Documents\Local%203GPP%20copy\SA1%20Suzhou%202019\docs\S1-191274.zip" TargetMode="External"/><Relationship Id="rId25" Type="http://schemas.openxmlformats.org/officeDocument/2006/relationships/hyperlink" Target="file:///D:\LTE\SA1\TSGS1_86_Suzhou\Inbox\drafts\docs\S1-191415.zip" TargetMode="External"/><Relationship Id="rId33" Type="http://schemas.openxmlformats.org/officeDocument/2006/relationships/hyperlink" Target="file:///D:\LTE\SA1\TSGS1_86_Suzhou\Inbox\docs\S1-191460.zip" TargetMode="External"/><Relationship Id="rId38" Type="http://schemas.openxmlformats.org/officeDocument/2006/relationships/hyperlink" Target="file:///C:\Users\norpahj\Documents\Local%203GPP%20copy\SA1%20Suzhou%202019\docs\S1-191204.zip" TargetMode="External"/><Relationship Id="rId46" Type="http://schemas.openxmlformats.org/officeDocument/2006/relationships/hyperlink" Target="file:///D:\LTE\SA1\TSGS1_86_Suzhou\Inbox\drafts\docs\S1-191419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Documents\Local%203GPP%20copy\SA1%20Suzhou%202019\docs\S1-191009.zip" TargetMode="External"/><Relationship Id="rId20" Type="http://schemas.openxmlformats.org/officeDocument/2006/relationships/hyperlink" Target="file:///D:\LTE\SA1\TSGS1_86_Suzhou\Inbox\docs\S1-191458.zip" TargetMode="External"/><Relationship Id="rId29" Type="http://schemas.openxmlformats.org/officeDocument/2006/relationships/hyperlink" Target="file:///D:\LTE\SA1\TSGS1_86_Suzhou\Inbox\docs\S1-191455.zip" TargetMode="External"/><Relationship Id="rId41" Type="http://schemas.openxmlformats.org/officeDocument/2006/relationships/hyperlink" Target="file:///C:\Users\norpahj\Documents\Local%203GPP%20copy\SA1%20Suzhou%202019\docs\S1-191014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LTE\SA1\TSGS1_86_Suzhou\Inbox\drafts\docs\S1-191411.zip" TargetMode="External"/><Relationship Id="rId24" Type="http://schemas.openxmlformats.org/officeDocument/2006/relationships/hyperlink" Target="file:///C:\Users\norpahj\Documents\Local%203GPP%20copy\SA1%20Suzhou%202019\docs\S1-191275.zip" TargetMode="External"/><Relationship Id="rId32" Type="http://schemas.openxmlformats.org/officeDocument/2006/relationships/hyperlink" Target="file:///D:\LTE\SA1\TSGS1_86_Suzhou\Inbox\drafts\docs\S1-191416.zip" TargetMode="External"/><Relationship Id="rId37" Type="http://schemas.openxmlformats.org/officeDocument/2006/relationships/hyperlink" Target="file:///D:\LTE\SA1\TSGS1_86_Suzhou\Inbox\docs\S1-191461.zip" TargetMode="External"/><Relationship Id="rId40" Type="http://schemas.openxmlformats.org/officeDocument/2006/relationships/hyperlink" Target="file:///D:\LTE\SA1\TSGS1_86_Suzhou\Inbox\drafts\docs\S1-191420.zip" TargetMode="External"/><Relationship Id="rId45" Type="http://schemas.openxmlformats.org/officeDocument/2006/relationships/hyperlink" Target="file:///C:\Users\norpahj\Documents\Local%203GPP%20copy\SA1%20Suzhou%202019\docs\S1-191090.zip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D:\LTE\SA1\TSGS1_86_Suzhou\Inbox\docs\S1-191457.zip" TargetMode="External"/><Relationship Id="rId23" Type="http://schemas.openxmlformats.org/officeDocument/2006/relationships/hyperlink" Target="file:///C:\Users\norpahj\Documents\Local%203GPP%20copy\SA1%20Suzhou%202019\docs\S1-191010.zip" TargetMode="External"/><Relationship Id="rId28" Type="http://schemas.openxmlformats.org/officeDocument/2006/relationships/hyperlink" Target="file:///D:\LTE\SA1\TSGS1_86_Suzhou\Inbox\drafts\docs\S1-191451.zip" TargetMode="External"/><Relationship Id="rId36" Type="http://schemas.openxmlformats.org/officeDocument/2006/relationships/hyperlink" Target="file:///D:\LTE\SA1\TSGS1_86_Suzhou\Inbox\drafts\docs\S1-191417.zip" TargetMode="External"/><Relationship Id="rId49" Type="http://schemas.openxmlformats.org/officeDocument/2006/relationships/hyperlink" Target="file:///C:\Users\norpahj\Documents\Local%203GPP%20copy\SA1%20Tallinn%202019\Docs\S1-190176.zip" TargetMode="External"/><Relationship Id="rId10" Type="http://schemas.openxmlformats.org/officeDocument/2006/relationships/hyperlink" Target="file:///C:\Users\norpahj\Documents\Local%203GPP%20copy\SA1%20Suzhou%202019\docs\S1-191273.zip" TargetMode="External"/><Relationship Id="rId19" Type="http://schemas.openxmlformats.org/officeDocument/2006/relationships/hyperlink" Target="file:///D:\LTE\SA1\TSGS1_86_Suzhou\Inbox\drafts\docs\S1-191414.zip" TargetMode="External"/><Relationship Id="rId31" Type="http://schemas.openxmlformats.org/officeDocument/2006/relationships/hyperlink" Target="file:///C:\Users\norpahj\Documents\Local%203GPP%20copy\SA1%20Suzhou%202019\docs\S1-191276.zip" TargetMode="External"/><Relationship Id="rId44" Type="http://schemas.openxmlformats.org/officeDocument/2006/relationships/hyperlink" Target="file:///D:\LTE\SA1\TSGS1_86_Suzhou\Inbox\docs\S1-191462.zip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norpahj\Documents\Local%203GPP%20copy\SA1%20Suzhou%202019\docs\S1-191008.zip" TargetMode="External"/><Relationship Id="rId14" Type="http://schemas.openxmlformats.org/officeDocument/2006/relationships/hyperlink" Target="file:///D:\LTE\SA1\TSGS1_86_Suzhou\Inbox\drafts\docs\S1-191412.zip" TargetMode="External"/><Relationship Id="rId22" Type="http://schemas.openxmlformats.org/officeDocument/2006/relationships/hyperlink" Target="file:///D:\LTE\SA1\TSGS1_86_Suzhou\Inbox\drafts\docs\S1-191413.zip" TargetMode="External"/><Relationship Id="rId27" Type="http://schemas.openxmlformats.org/officeDocument/2006/relationships/hyperlink" Target="file:///C:\Users\norpahj\Documents\Local%203GPP%20copy\SA1%20Suzhou%202019\docs\S1-191011.zip" TargetMode="External"/><Relationship Id="rId30" Type="http://schemas.openxmlformats.org/officeDocument/2006/relationships/hyperlink" Target="file:///C:\Users\norpahj\Documents\Local%203GPP%20copy\SA1%20Suzhou%202019\docs\S1-191012.zip" TargetMode="External"/><Relationship Id="rId35" Type="http://schemas.openxmlformats.org/officeDocument/2006/relationships/hyperlink" Target="file:///C:\Users\norpahj\Documents\Local%203GPP%20copy\SA1%20Suzhou%202019\docs\S1-191277.zip" TargetMode="External"/><Relationship Id="rId43" Type="http://schemas.openxmlformats.org/officeDocument/2006/relationships/hyperlink" Target="file:///D:\LTE\SA1\TSGS1_86_Suzhou\Inbox\drafts\docs\S1-191421.zip" TargetMode="External"/><Relationship Id="rId48" Type="http://schemas.openxmlformats.org/officeDocument/2006/relationships/hyperlink" Target="file:///C:\Users\norpahj\Documents\Local%203GPP%20copy\SA1%20Tallinn%202019\Docs\S1-190175.zip" TargetMode="External"/><Relationship Id="rId8" Type="http://schemas.openxmlformats.org/officeDocument/2006/relationships/endnotes" Target="endnotes.xml"/><Relationship Id="rId51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DB96A-8605-49E1-BB94-3B47610DF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</TotalTime>
  <Pages>6</Pages>
  <Words>1789</Words>
  <Characters>10202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11968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3</cp:revision>
  <dcterms:created xsi:type="dcterms:W3CDTF">2019-05-09T01:00:00Z</dcterms:created>
  <dcterms:modified xsi:type="dcterms:W3CDTF">2019-05-09T01:01:00Z</dcterms:modified>
</cp:coreProperties>
</file>